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08418EF3" w:rsidR="00D33947"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 xml:space="preserve">3GPP TSG-RAN WG2 Meeting </w:t>
      </w:r>
      <w:r w:rsidR="00F96E7E">
        <w:rPr>
          <w:rFonts w:eastAsia="Times New Roman" w:cs="Arial"/>
          <w:noProof w:val="0"/>
          <w:sz w:val="24"/>
          <w:szCs w:val="28"/>
          <w:lang w:val="en-US" w:eastAsia="x-none"/>
        </w:rPr>
        <w:t>#99</w:t>
      </w:r>
      <w:r w:rsidR="00F74164">
        <w:rPr>
          <w:rFonts w:eastAsia="Times New Roman" w:cs="Arial"/>
          <w:noProof w:val="0"/>
          <w:sz w:val="24"/>
          <w:szCs w:val="28"/>
          <w:lang w:val="en-US" w:eastAsia="x-none"/>
        </w:rPr>
        <w:t>bis</w:t>
      </w:r>
      <w:r>
        <w:rPr>
          <w:rFonts w:eastAsia="Times New Roman" w:cs="Arial"/>
          <w:noProof w:val="0"/>
          <w:sz w:val="24"/>
          <w:szCs w:val="28"/>
          <w:lang w:val="en-US" w:eastAsia="x-none"/>
        </w:rPr>
        <w:tab/>
      </w:r>
      <w:r>
        <w:rPr>
          <w:rFonts w:eastAsia="Times New Roman" w:cs="Arial"/>
          <w:noProof w:val="0"/>
          <w:sz w:val="24"/>
          <w:szCs w:val="28"/>
          <w:lang w:val="en-US" w:eastAsia="x-none"/>
        </w:rPr>
        <w:tab/>
      </w:r>
      <w:r w:rsidR="0073076F">
        <w:rPr>
          <w:rFonts w:eastAsia="Times New Roman" w:cs="Arial"/>
          <w:noProof w:val="0"/>
          <w:sz w:val="24"/>
          <w:szCs w:val="28"/>
          <w:lang w:val="en-US" w:eastAsia="x-none"/>
        </w:rPr>
        <w:t>R2-17</w:t>
      </w:r>
      <w:bookmarkStart w:id="2" w:name="_GoBack"/>
      <w:bookmarkEnd w:id="2"/>
      <w:r w:rsidR="0073076F">
        <w:rPr>
          <w:rFonts w:eastAsia="Times New Roman" w:cs="Arial"/>
          <w:noProof w:val="0"/>
          <w:sz w:val="24"/>
          <w:szCs w:val="28"/>
          <w:lang w:val="en-US" w:eastAsia="x-none"/>
        </w:rPr>
        <w:t>10794</w:t>
      </w:r>
    </w:p>
    <w:p w14:paraId="68F72E88" w14:textId="23DE382D" w:rsidR="00D33947" w:rsidRDefault="00F74164" w:rsidP="00D3394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Prague</w:t>
      </w:r>
      <w:r w:rsidR="007E1B1D" w:rsidRPr="007E1B1D">
        <w:rPr>
          <w:rFonts w:eastAsia="新細明體" w:cs="Arial"/>
          <w:noProof w:val="0"/>
          <w:sz w:val="24"/>
          <w:szCs w:val="28"/>
          <w:lang w:val="en-US" w:eastAsia="zh-TW"/>
        </w:rPr>
        <w:t>,</w:t>
      </w:r>
      <w:r w:rsidR="00AF04EA">
        <w:rPr>
          <w:rFonts w:eastAsia="新細明體" w:cs="Arial"/>
          <w:noProof w:val="0"/>
          <w:sz w:val="24"/>
          <w:szCs w:val="28"/>
          <w:lang w:val="en-US" w:eastAsia="zh-TW"/>
        </w:rPr>
        <w:t xml:space="preserve"> Czech Republic</w:t>
      </w:r>
      <w:r w:rsidR="007E1B1D" w:rsidRPr="007E1B1D">
        <w:rPr>
          <w:rFonts w:eastAsia="新細明體" w:cs="Arial"/>
          <w:noProof w:val="0"/>
          <w:sz w:val="24"/>
          <w:szCs w:val="28"/>
          <w:lang w:val="en-US" w:eastAsia="zh-TW"/>
        </w:rPr>
        <w:t xml:space="preserve">, </w:t>
      </w:r>
      <w:r w:rsidR="00AF04EA">
        <w:rPr>
          <w:rFonts w:eastAsia="新細明體" w:cs="Arial"/>
          <w:noProof w:val="0"/>
          <w:sz w:val="24"/>
          <w:szCs w:val="28"/>
          <w:lang w:val="en-US" w:eastAsia="zh-TW"/>
        </w:rPr>
        <w:t>9</w:t>
      </w:r>
      <w:r w:rsidR="00AF04EA" w:rsidRPr="00AF04EA">
        <w:rPr>
          <w:rFonts w:eastAsia="新細明體" w:cs="Arial"/>
          <w:noProof w:val="0"/>
          <w:sz w:val="24"/>
          <w:szCs w:val="28"/>
          <w:vertAlign w:val="superscript"/>
          <w:lang w:val="en-US" w:eastAsia="zh-TW"/>
        </w:rPr>
        <w:t>th</w:t>
      </w:r>
      <w:r w:rsidR="007E1B1D" w:rsidRPr="007E1B1D">
        <w:rPr>
          <w:rFonts w:eastAsia="新細明體" w:cs="Arial"/>
          <w:noProof w:val="0"/>
          <w:sz w:val="24"/>
          <w:szCs w:val="28"/>
          <w:lang w:val="en-US" w:eastAsia="zh-TW"/>
        </w:rPr>
        <w:t xml:space="preserve"> – </w:t>
      </w:r>
      <w:r w:rsidR="00AF04EA">
        <w:rPr>
          <w:rFonts w:eastAsia="新細明體" w:cs="Arial"/>
          <w:noProof w:val="0"/>
          <w:sz w:val="24"/>
          <w:szCs w:val="28"/>
          <w:lang w:val="en-US" w:eastAsia="zh-TW"/>
        </w:rPr>
        <w:t>13</w:t>
      </w:r>
      <w:r w:rsidR="00AF04EA" w:rsidRPr="00AF04EA">
        <w:rPr>
          <w:rFonts w:eastAsia="新細明體" w:cs="Arial"/>
          <w:noProof w:val="0"/>
          <w:sz w:val="24"/>
          <w:szCs w:val="28"/>
          <w:vertAlign w:val="superscript"/>
          <w:lang w:val="en-US" w:eastAsia="zh-TW"/>
        </w:rPr>
        <w:t>th</w:t>
      </w:r>
      <w:r w:rsidR="00AF04EA">
        <w:rPr>
          <w:rFonts w:eastAsia="新細明體" w:cs="Arial"/>
          <w:noProof w:val="0"/>
          <w:sz w:val="24"/>
          <w:szCs w:val="28"/>
          <w:lang w:val="en-US" w:eastAsia="zh-TW"/>
        </w:rPr>
        <w:t xml:space="preserve"> October</w:t>
      </w:r>
      <w:r w:rsidR="007E1B1D" w:rsidRPr="007E1B1D">
        <w:rPr>
          <w:rFonts w:eastAsia="新細明體" w:cs="Arial"/>
          <w:noProof w:val="0"/>
          <w:sz w:val="24"/>
          <w:szCs w:val="28"/>
          <w:lang w:val="en-US" w:eastAsia="zh-TW"/>
        </w:rPr>
        <w:t xml:space="preserve"> 2017</w:t>
      </w:r>
    </w:p>
    <w:p w14:paraId="54D4CAE8" w14:textId="77777777" w:rsidR="00A07E02" w:rsidRPr="0052411C" w:rsidRDefault="00A07E02" w:rsidP="00A07E02">
      <w:pPr>
        <w:pStyle w:val="3GPPHeader"/>
        <w:rPr>
          <w:rFonts w:ascii="Arial" w:hAnsi="Arial" w:cs="Arial"/>
          <w:color w:val="FF0000"/>
          <w:szCs w:val="24"/>
          <w:lang w:eastAsia="zh-TW"/>
        </w:rPr>
      </w:pPr>
    </w:p>
    <w:p w14:paraId="027912C8" w14:textId="7C6BAB13"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DB3922">
        <w:rPr>
          <w:rFonts w:ascii="Arial" w:hAnsi="Arial" w:cs="Arial"/>
          <w:szCs w:val="24"/>
        </w:rPr>
        <w:t>9.13.2</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098C7B1E"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EB64D7">
        <w:rPr>
          <w:b/>
          <w:sz w:val="24"/>
          <w:lang w:val="en-GB"/>
        </w:rPr>
        <w:t xml:space="preserve">Skipping MIB-NB </w:t>
      </w:r>
      <w:r w:rsidR="00DB3922">
        <w:rPr>
          <w:b/>
          <w:sz w:val="24"/>
          <w:lang w:val="en-GB"/>
        </w:rPr>
        <w:t>A</w:t>
      </w:r>
      <w:r w:rsidR="00152087" w:rsidRPr="00152087">
        <w:rPr>
          <w:b/>
          <w:sz w:val="24"/>
          <w:lang w:val="en-GB"/>
        </w:rPr>
        <w:t>cquisition for NB-IOT</w:t>
      </w:r>
      <w:r w:rsidR="000A643C">
        <w:rPr>
          <w:b/>
          <w:sz w:val="24"/>
          <w:lang w:val="en-GB"/>
        </w:rPr>
        <w:t xml:space="preserve"> UE</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bookmarkStart w:id="6" w:name="_Ref178064866"/>
    </w:p>
    <w:p w14:paraId="5E5F1AB3" w14:textId="15E59044" w:rsidR="00152087" w:rsidRDefault="00152087" w:rsidP="007801DB">
      <w:pPr>
        <w:spacing w:before="120" w:after="120"/>
        <w:jc w:val="both"/>
        <w:rPr>
          <w:rFonts w:ascii="Arial" w:eastAsia="新細明體" w:hAnsi="Arial" w:cs="Arial"/>
          <w:lang w:eastAsia="zh-TW"/>
        </w:rPr>
      </w:pPr>
      <w:r>
        <w:rPr>
          <w:rFonts w:ascii="Arial" w:eastAsia="新細明體" w:hAnsi="Arial" w:cs="Arial" w:hint="eastAsia"/>
          <w:lang w:eastAsia="zh-TW"/>
        </w:rPr>
        <w:t>The WI of further enhanced NB-IOT has been approved in RAN#76</w:t>
      </w:r>
      <w:r w:rsidR="00A822B1">
        <w:rPr>
          <w:rFonts w:ascii="Arial" w:eastAsia="新細明體" w:hAnsi="Arial" w:cs="Arial"/>
          <w:lang w:eastAsia="zh-TW"/>
        </w:rPr>
        <w:t xml:space="preserve"> [1]</w:t>
      </w:r>
      <w:r>
        <w:rPr>
          <w:rFonts w:ascii="Arial" w:eastAsia="新細明體" w:hAnsi="Arial" w:cs="Arial"/>
          <w:lang w:eastAsia="zh-TW"/>
        </w:rPr>
        <w:t xml:space="preserve">. According to the WID, one of the objectives is reduced </w:t>
      </w:r>
      <w:r w:rsidRPr="00152087">
        <w:rPr>
          <w:rFonts w:ascii="Arial" w:eastAsia="新細明體" w:hAnsi="Arial" w:cs="Arial"/>
          <w:lang w:eastAsia="zh-TW"/>
        </w:rPr>
        <w:t>system acquisition time</w:t>
      </w:r>
      <w:r>
        <w:rPr>
          <w:rFonts w:ascii="Arial" w:eastAsia="新細明體" w:hAnsi="Arial" w:cs="Arial"/>
          <w:lang w:eastAsia="zh-TW"/>
        </w:rPr>
        <w:t>, des</w:t>
      </w:r>
      <w:r w:rsidR="00703B2F">
        <w:rPr>
          <w:rFonts w:ascii="Arial" w:eastAsia="新細明體" w:hAnsi="Arial" w:cs="Arial"/>
          <w:lang w:eastAsia="zh-TW"/>
        </w:rPr>
        <w:t>cribed as follows.</w:t>
      </w:r>
    </w:p>
    <w:tbl>
      <w:tblPr>
        <w:tblStyle w:val="TableGrid"/>
        <w:tblW w:w="0" w:type="auto"/>
        <w:tblLook w:val="04A0" w:firstRow="1" w:lastRow="0" w:firstColumn="1" w:lastColumn="0" w:noHBand="0" w:noVBand="1"/>
      </w:tblPr>
      <w:tblGrid>
        <w:gridCol w:w="9629"/>
      </w:tblGrid>
      <w:tr w:rsidR="00703B2F" w14:paraId="6A1749B2" w14:textId="77777777" w:rsidTr="00703B2F">
        <w:tc>
          <w:tcPr>
            <w:tcW w:w="9629" w:type="dxa"/>
          </w:tcPr>
          <w:p w14:paraId="1A732DBF" w14:textId="77777777" w:rsidR="00703B2F" w:rsidRPr="0049668E" w:rsidRDefault="00703B2F" w:rsidP="00703B2F">
            <w:pPr>
              <w:spacing w:after="0"/>
              <w:rPr>
                <w:b/>
                <w:bCs/>
                <w:u w:val="single"/>
              </w:rPr>
            </w:pPr>
            <w:r>
              <w:rPr>
                <w:b/>
                <w:bCs/>
                <w:u w:val="single"/>
              </w:rPr>
              <w:t xml:space="preserve">A-5. </w:t>
            </w:r>
            <w:r w:rsidRPr="0049668E">
              <w:rPr>
                <w:b/>
                <w:bCs/>
                <w:u w:val="single"/>
              </w:rPr>
              <w:t>Reduced system acquisition time</w:t>
            </w:r>
            <w:r w:rsidRPr="0049668E">
              <w:rPr>
                <w:bCs/>
              </w:rPr>
              <w:t xml:space="preserve"> [RAN1 lead, RAN2, RAN4]</w:t>
            </w:r>
          </w:p>
          <w:p w14:paraId="36C2CBF5" w14:textId="71B4F00C" w:rsidR="00703B2F" w:rsidRPr="00703B2F" w:rsidRDefault="00703B2F" w:rsidP="00703B2F">
            <w:pPr>
              <w:numPr>
                <w:ilvl w:val="0"/>
                <w:numId w:val="9"/>
              </w:numPr>
              <w:overflowPunct w:val="0"/>
              <w:autoSpaceDE w:val="0"/>
              <w:autoSpaceDN w:val="0"/>
              <w:adjustRightInd w:val="0"/>
              <w:spacing w:after="0"/>
              <w:textAlignment w:val="baseline"/>
              <w:rPr>
                <w:bCs/>
              </w:rPr>
            </w:pPr>
            <w:r w:rsidRPr="0049668E">
              <w:rPr>
                <w:bCs/>
              </w:rPr>
              <w:t>Improved cell search and/or system information (at least MIB-NB) acquisition performance, for all operation modes</w:t>
            </w:r>
          </w:p>
        </w:tc>
      </w:tr>
    </w:tbl>
    <w:p w14:paraId="249DF90C" w14:textId="77777777" w:rsidR="001D625F" w:rsidRDefault="00A30CF1" w:rsidP="00012C90">
      <w:pPr>
        <w:spacing w:before="120" w:after="120"/>
        <w:jc w:val="both"/>
        <w:rPr>
          <w:rFonts w:ascii="Arial" w:eastAsia="新細明體" w:hAnsi="Arial" w:cs="Arial"/>
          <w:lang w:eastAsia="zh-TW"/>
        </w:rPr>
      </w:pPr>
      <w:r>
        <w:rPr>
          <w:rFonts w:ascii="Arial" w:eastAsia="新細明體" w:hAnsi="Arial" w:cs="Arial"/>
          <w:lang w:eastAsia="zh-TW"/>
        </w:rPr>
        <w:t xml:space="preserve">While improvement of cell search performance is more likely a RAN1 topic, optimization of system information acquisition is what RAN2 can do. </w:t>
      </w:r>
      <w:r w:rsidR="007875D9">
        <w:rPr>
          <w:rFonts w:ascii="Arial" w:eastAsia="新細明體" w:hAnsi="Arial" w:cs="Arial"/>
          <w:lang w:eastAsia="zh-TW"/>
        </w:rPr>
        <w:t xml:space="preserve">In this contribution, we </w:t>
      </w:r>
      <w:r w:rsidR="00CB6939">
        <w:rPr>
          <w:rFonts w:ascii="Arial" w:eastAsia="新細明體" w:hAnsi="Arial" w:cs="Arial"/>
          <w:lang w:eastAsia="zh-TW"/>
        </w:rPr>
        <w:t xml:space="preserve">study </w:t>
      </w:r>
      <w:r w:rsidR="00703B2F">
        <w:rPr>
          <w:rFonts w:ascii="Arial" w:eastAsia="新細明體" w:hAnsi="Arial" w:cs="Arial"/>
          <w:lang w:eastAsia="zh-TW"/>
        </w:rPr>
        <w:t xml:space="preserve">the method of </w:t>
      </w:r>
      <w:r w:rsidR="00776C71">
        <w:rPr>
          <w:rFonts w:ascii="Arial" w:eastAsia="新細明體" w:hAnsi="Arial" w:cs="Arial"/>
          <w:lang w:eastAsia="zh-TW"/>
        </w:rPr>
        <w:t>system acquisition time reduction</w:t>
      </w:r>
      <w:r w:rsidR="00F92318">
        <w:rPr>
          <w:rFonts w:ascii="Arial" w:eastAsia="新細明體" w:hAnsi="Arial" w:cs="Arial"/>
          <w:lang w:eastAsia="zh-TW"/>
        </w:rPr>
        <w:t xml:space="preserve"> by </w:t>
      </w:r>
      <w:r>
        <w:rPr>
          <w:rFonts w:ascii="Arial" w:eastAsia="新細明體" w:hAnsi="Arial" w:cs="Arial"/>
          <w:lang w:eastAsia="zh-TW"/>
        </w:rPr>
        <w:t>skipping MIB-NB acquisition for some NB-IOT UEs.</w:t>
      </w:r>
      <w:r w:rsidR="00012C90">
        <w:rPr>
          <w:rFonts w:ascii="Arial" w:eastAsia="新細明體" w:hAnsi="Arial" w:cs="Arial"/>
          <w:lang w:eastAsia="zh-TW"/>
        </w:rPr>
        <w:t xml:space="preserve"> </w:t>
      </w:r>
    </w:p>
    <w:p w14:paraId="1D764FF3" w14:textId="2EF3BAF4" w:rsidR="00012C90" w:rsidRDefault="00F74164" w:rsidP="007801DB">
      <w:pPr>
        <w:spacing w:before="120" w:after="120"/>
        <w:jc w:val="both"/>
        <w:rPr>
          <w:rFonts w:ascii="Arial" w:eastAsia="新細明體" w:hAnsi="Arial" w:cs="Arial"/>
          <w:lang w:eastAsia="zh-TW"/>
        </w:rPr>
      </w:pPr>
      <w:r>
        <w:rPr>
          <w:rFonts w:ascii="Arial" w:eastAsia="新細明體" w:hAnsi="Arial" w:cs="Arial" w:hint="eastAsia"/>
          <w:lang w:eastAsia="zh-TW"/>
        </w:rPr>
        <w:t xml:space="preserve">Our proposal </w:t>
      </w:r>
      <w:r>
        <w:rPr>
          <w:rFonts w:ascii="Arial" w:eastAsia="新細明體" w:hAnsi="Arial" w:cs="Arial"/>
          <w:lang w:eastAsia="zh-TW"/>
        </w:rPr>
        <w:t xml:space="preserve">about </w:t>
      </w:r>
      <w:r w:rsidR="002F3EF8">
        <w:rPr>
          <w:rFonts w:ascii="Arial" w:eastAsia="新細明體" w:hAnsi="Arial" w:cs="Arial"/>
          <w:lang w:eastAsia="zh-TW"/>
        </w:rPr>
        <w:t>skipping MIB-NB [</w:t>
      </w:r>
      <w:r w:rsidR="00A822B1">
        <w:rPr>
          <w:rFonts w:ascii="Arial" w:eastAsia="新細明體" w:hAnsi="Arial" w:cs="Arial"/>
          <w:lang w:eastAsia="zh-TW"/>
        </w:rPr>
        <w:t>2</w:t>
      </w:r>
      <w:r w:rsidR="002F3EF8">
        <w:rPr>
          <w:rFonts w:ascii="Arial" w:eastAsia="新細明體" w:hAnsi="Arial" w:cs="Arial"/>
          <w:lang w:eastAsia="zh-TW"/>
        </w:rPr>
        <w:t xml:space="preserve">] was presented in </w:t>
      </w:r>
      <w:r w:rsidR="00F0302A">
        <w:rPr>
          <w:rFonts w:ascii="Arial" w:eastAsia="新細明體" w:hAnsi="Arial" w:cs="Arial"/>
          <w:lang w:eastAsia="zh-TW"/>
        </w:rPr>
        <w:t xml:space="preserve">RAN2#99 meeting, but no conclusion was made based on it. </w:t>
      </w:r>
      <w:r w:rsidR="00576DC3">
        <w:rPr>
          <w:rFonts w:ascii="Arial" w:eastAsia="新細明體" w:hAnsi="Arial" w:cs="Arial"/>
          <w:lang w:eastAsia="zh-TW"/>
        </w:rPr>
        <w:t>In this con</w:t>
      </w:r>
      <w:r w:rsidR="002C6AF5">
        <w:rPr>
          <w:rFonts w:ascii="Arial" w:eastAsia="新細明體" w:hAnsi="Arial" w:cs="Arial"/>
          <w:lang w:eastAsia="zh-TW"/>
        </w:rPr>
        <w:t>tribution, we provide more details about the possibility and benefits of skipping MIB-NB acquisition.</w:t>
      </w:r>
    </w:p>
    <w:p w14:paraId="59A937A1" w14:textId="573B07E5" w:rsidR="00326311" w:rsidRPr="00030CED" w:rsidRDefault="00A07E02" w:rsidP="00030CED">
      <w:pPr>
        <w:pStyle w:val="Heading1"/>
        <w:overflowPunct w:val="0"/>
        <w:autoSpaceDE w:val="0"/>
        <w:autoSpaceDN w:val="0"/>
        <w:adjustRightInd w:val="0"/>
        <w:rPr>
          <w:rFonts w:eastAsia="新細明體" w:cs="Arial"/>
        </w:rPr>
      </w:pPr>
      <w:bookmarkStart w:id="7" w:name="OLE_LINK110"/>
      <w:bookmarkStart w:id="8" w:name="OLE_LINK109"/>
      <w:bookmarkEnd w:id="3"/>
      <w:bookmarkEnd w:id="4"/>
      <w:bookmarkEnd w:id="5"/>
      <w:bookmarkEnd w:id="6"/>
      <w:r w:rsidRPr="007072FE">
        <w:rPr>
          <w:rFonts w:eastAsia="新細明體" w:cs="Arial"/>
        </w:rPr>
        <w:t>Discussion</w:t>
      </w:r>
      <w:bookmarkStart w:id="9" w:name="OLE_LINK41"/>
      <w:bookmarkStart w:id="10" w:name="OLE_LINK24"/>
      <w:bookmarkStart w:id="11" w:name="OLE_LINK17"/>
      <w:bookmarkStart w:id="12" w:name="OLE_LINK16"/>
      <w:bookmarkEnd w:id="7"/>
      <w:bookmarkEnd w:id="8"/>
    </w:p>
    <w:p w14:paraId="222CE212" w14:textId="4FE39F7C" w:rsidR="00895755" w:rsidRDefault="00895755" w:rsidP="00895755">
      <w:pPr>
        <w:pStyle w:val="Heading2"/>
        <w:rPr>
          <w:lang w:eastAsia="zh-TW"/>
        </w:rPr>
      </w:pPr>
      <w:r>
        <w:rPr>
          <w:rFonts w:hint="eastAsia"/>
          <w:lang w:eastAsia="zh-TW"/>
        </w:rPr>
        <w:t>MIB-NB contents that may change</w:t>
      </w:r>
    </w:p>
    <w:p w14:paraId="52940295" w14:textId="77777777" w:rsidR="00895755" w:rsidRPr="00012C90" w:rsidRDefault="00895755" w:rsidP="00895755">
      <w:pPr>
        <w:spacing w:before="120" w:after="120"/>
        <w:jc w:val="both"/>
        <w:rPr>
          <w:rFonts w:ascii="Arial" w:eastAsia="新細明體" w:hAnsi="Arial" w:cs="Arial"/>
          <w:lang w:eastAsia="zh-TW"/>
        </w:rPr>
      </w:pPr>
      <w:r>
        <w:rPr>
          <w:rFonts w:ascii="Arial" w:eastAsia="新細明體" w:hAnsi="Arial" w:cs="Arial"/>
          <w:lang w:eastAsia="zh-TW"/>
        </w:rPr>
        <w:t>The MIB-NB content in current specifications is duplicated below for reference.</w:t>
      </w:r>
    </w:p>
    <w:tbl>
      <w:tblPr>
        <w:tblStyle w:val="TableGrid"/>
        <w:tblW w:w="0" w:type="auto"/>
        <w:tblLook w:val="04A0" w:firstRow="1" w:lastRow="0" w:firstColumn="1" w:lastColumn="0" w:noHBand="0" w:noVBand="1"/>
      </w:tblPr>
      <w:tblGrid>
        <w:gridCol w:w="9629"/>
      </w:tblGrid>
      <w:tr w:rsidR="00895755" w14:paraId="1A400438" w14:textId="77777777" w:rsidTr="00B712E9">
        <w:trPr>
          <w:trHeight w:val="2715"/>
        </w:trPr>
        <w:tc>
          <w:tcPr>
            <w:tcW w:w="9629" w:type="dxa"/>
            <w:vAlign w:val="center"/>
          </w:tcPr>
          <w:p w14:paraId="1333E8DF"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MasterInformationBlock-NB ::=</w:t>
            </w:r>
            <w:r w:rsidRPr="006165F4">
              <w:rPr>
                <w:rFonts w:eastAsiaTheme="minorEastAsia"/>
                <w:lang w:val="en-US" w:eastAsia="zh-TW"/>
              </w:rPr>
              <w:tab/>
              <w:t>SEQUENCE {</w:t>
            </w:r>
          </w:p>
          <w:p w14:paraId="49796537"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systemFrameNumber-MSB-r13</w:t>
            </w:r>
            <w:r w:rsidRPr="006165F4">
              <w:rPr>
                <w:rFonts w:eastAsiaTheme="minorEastAsia"/>
                <w:lang w:val="en-US" w:eastAsia="zh-TW"/>
              </w:rPr>
              <w:tab/>
            </w:r>
            <w:r w:rsidRPr="006165F4">
              <w:rPr>
                <w:rFonts w:eastAsiaTheme="minorEastAsia"/>
                <w:lang w:val="en-US" w:eastAsia="zh-TW"/>
              </w:rPr>
              <w:tab/>
              <w:t>BIT STRING (SIZE (4)),</w:t>
            </w:r>
          </w:p>
          <w:p w14:paraId="512CBD48"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hyperSFN-LSB-r13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BIT STRING (SIZE (2)),</w:t>
            </w:r>
          </w:p>
          <w:p w14:paraId="3C6645E1"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schedulingInfoSIB1-r13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INTEGER (0..15),</w:t>
            </w:r>
          </w:p>
          <w:p w14:paraId="3A939098"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systemInfoValueTag-r13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INTEGER (0..31),</w:t>
            </w:r>
          </w:p>
          <w:p w14:paraId="4A1EF87A"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ab-Enabled-r13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BOOLEAN,</w:t>
            </w:r>
          </w:p>
          <w:p w14:paraId="212F3152"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operationModeInfo-r13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CHOICE {</w:t>
            </w:r>
          </w:p>
          <w:p w14:paraId="2A83D7D4" w14:textId="77777777" w:rsidR="00895755" w:rsidRPr="002A7461"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r>
            <w:r w:rsidRPr="006165F4">
              <w:rPr>
                <w:rFonts w:eastAsiaTheme="minorEastAsia"/>
                <w:lang w:val="en-US" w:eastAsia="zh-TW"/>
              </w:rPr>
              <w:tab/>
            </w:r>
            <w:r w:rsidRPr="002A7461">
              <w:rPr>
                <w:rFonts w:eastAsiaTheme="minorEastAsia"/>
                <w:lang w:val="en-US" w:eastAsia="zh-TW"/>
              </w:rPr>
              <w:t>inband-SamePCI-r13</w:t>
            </w:r>
            <w:r w:rsidRPr="002A7461">
              <w:rPr>
                <w:rFonts w:eastAsiaTheme="minorEastAsia"/>
                <w:lang w:val="en-US" w:eastAsia="zh-TW"/>
              </w:rPr>
              <w:tab/>
            </w:r>
            <w:r w:rsidRPr="002A7461">
              <w:rPr>
                <w:rFonts w:eastAsiaTheme="minorEastAsia"/>
                <w:lang w:val="en-US" w:eastAsia="zh-TW"/>
              </w:rPr>
              <w:tab/>
            </w:r>
            <w:r w:rsidRPr="002A7461">
              <w:rPr>
                <w:rFonts w:eastAsiaTheme="minorEastAsia"/>
                <w:lang w:val="en-US" w:eastAsia="zh-TW"/>
              </w:rPr>
              <w:tab/>
            </w:r>
            <w:r w:rsidRPr="002A7461">
              <w:rPr>
                <w:rFonts w:eastAsiaTheme="minorEastAsia"/>
                <w:lang w:val="en-US" w:eastAsia="zh-TW"/>
              </w:rPr>
              <w:tab/>
              <w:t>Inband-SamePCI-NB-r13,</w:t>
            </w:r>
          </w:p>
          <w:p w14:paraId="1EFBACF8"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2A7461">
              <w:rPr>
                <w:rFonts w:eastAsiaTheme="minorEastAsia"/>
                <w:lang w:val="en-US" w:eastAsia="zh-TW"/>
              </w:rPr>
              <w:tab/>
            </w:r>
            <w:r w:rsidRPr="002A7461">
              <w:rPr>
                <w:rFonts w:eastAsiaTheme="minorEastAsia"/>
                <w:lang w:val="en-US" w:eastAsia="zh-TW"/>
              </w:rPr>
              <w:tab/>
            </w:r>
            <w:r w:rsidRPr="006165F4">
              <w:rPr>
                <w:rFonts w:eastAsiaTheme="minorEastAsia"/>
                <w:lang w:val="en-US" w:eastAsia="zh-TW"/>
              </w:rPr>
              <w:t>inband-DifferentPCI-r13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Inband-DifferentPCI-NB-r13,</w:t>
            </w:r>
          </w:p>
          <w:p w14:paraId="38276E7A"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r>
            <w:r w:rsidRPr="006165F4">
              <w:rPr>
                <w:rFonts w:eastAsiaTheme="minorEastAsia"/>
                <w:lang w:val="en-US" w:eastAsia="zh-TW"/>
              </w:rPr>
              <w:tab/>
              <w:t>guardband-r13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Guardband-NB-r13,</w:t>
            </w:r>
          </w:p>
          <w:p w14:paraId="5BC603A1"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r>
            <w:r w:rsidRPr="006165F4">
              <w:rPr>
                <w:rFonts w:eastAsiaTheme="minorEastAsia"/>
                <w:lang w:val="en-US" w:eastAsia="zh-TW"/>
              </w:rPr>
              <w:tab/>
              <w:t>standalone-r13</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Standalone-NB-r13</w:t>
            </w:r>
          </w:p>
          <w:p w14:paraId="56861200"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w:t>
            </w:r>
          </w:p>
          <w:p w14:paraId="706D7405"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rPr>
                <w:rFonts w:eastAsiaTheme="minorEastAsia"/>
                <w:lang w:val="en-US" w:eastAsia="zh-TW"/>
              </w:rPr>
            </w:pPr>
            <w:r w:rsidRPr="006165F4">
              <w:rPr>
                <w:rFonts w:eastAsiaTheme="minorEastAsia"/>
                <w:lang w:val="en-US" w:eastAsia="zh-TW"/>
              </w:rPr>
              <w:tab/>
              <w:t>spare</w:t>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r>
            <w:r w:rsidRPr="006165F4">
              <w:rPr>
                <w:rFonts w:eastAsiaTheme="minorEastAsia"/>
                <w:lang w:val="en-US" w:eastAsia="zh-TW"/>
              </w:rPr>
              <w:tab/>
              <w:t>BIT STRING (SIZE (11))</w:t>
            </w:r>
          </w:p>
          <w:p w14:paraId="3208E4D8" w14:textId="77777777" w:rsidR="00895755" w:rsidRPr="006165F4" w:rsidRDefault="00895755" w:rsidP="00B712E9">
            <w:pPr>
              <w:pStyle w:val="PL"/>
              <w:shd w:val="clear" w:color="auto" w:fill="E6E6E6"/>
              <w:overflowPunct w:val="0"/>
              <w:autoSpaceDE w:val="0"/>
              <w:autoSpaceDN w:val="0"/>
              <w:adjustRightInd w:val="0"/>
              <w:spacing w:after="0"/>
              <w:jc w:val="both"/>
              <w:textAlignment w:val="baseline"/>
            </w:pPr>
            <w:r w:rsidRPr="006165F4">
              <w:rPr>
                <w:rFonts w:eastAsiaTheme="minorEastAsia"/>
                <w:lang w:val="en-US" w:eastAsia="zh-TW"/>
              </w:rPr>
              <w:t>}</w:t>
            </w:r>
          </w:p>
        </w:tc>
      </w:tr>
    </w:tbl>
    <w:p w14:paraId="2EE986C2" w14:textId="77777777" w:rsidR="00895755" w:rsidRPr="00895755" w:rsidRDefault="00895755" w:rsidP="006A5E08">
      <w:pPr>
        <w:jc w:val="both"/>
        <w:rPr>
          <w:rFonts w:ascii="Arial" w:eastAsia="新細明體" w:hAnsi="Arial" w:cs="Arial"/>
          <w:lang w:eastAsia="zh-TW"/>
        </w:rPr>
      </w:pPr>
    </w:p>
    <w:p w14:paraId="07BF5D71" w14:textId="08ACDF29" w:rsidR="002A7461" w:rsidRDefault="002A7461" w:rsidP="006A5E08">
      <w:pPr>
        <w:jc w:val="both"/>
        <w:rPr>
          <w:rFonts w:ascii="Arial" w:eastAsia="新細明體" w:hAnsi="Arial" w:cs="Arial"/>
          <w:lang w:eastAsia="zh-TW"/>
        </w:rPr>
      </w:pPr>
      <w:r>
        <w:rPr>
          <w:rFonts w:ascii="Arial" w:eastAsia="新細明體" w:hAnsi="Arial" w:cs="Arial"/>
          <w:lang w:eastAsia="zh-TW"/>
        </w:rPr>
        <w:t>For NB-IoT, we expect system information to change very rarely. Except for the SFN counter and when access barring is enabled t</w:t>
      </w:r>
      <w:r w:rsidR="004A2E6E" w:rsidRPr="00F602F9">
        <w:rPr>
          <w:rFonts w:ascii="Arial" w:eastAsia="新細明體" w:hAnsi="Arial" w:cs="Arial" w:hint="eastAsia"/>
          <w:lang w:eastAsia="zh-TW"/>
        </w:rPr>
        <w:t>he MIB of a cell seldom changes</w:t>
      </w:r>
      <w:r w:rsidR="004A2E6E" w:rsidRPr="00F602F9">
        <w:rPr>
          <w:rFonts w:ascii="Arial" w:eastAsia="新細明體" w:hAnsi="Arial" w:cs="Arial"/>
          <w:lang w:eastAsia="zh-TW"/>
        </w:rPr>
        <w:t>.</w:t>
      </w:r>
      <w:r w:rsidR="00B627D4">
        <w:rPr>
          <w:rFonts w:ascii="Arial" w:eastAsia="新細明體" w:hAnsi="Arial" w:cs="Arial" w:hint="eastAsia"/>
          <w:lang w:eastAsia="zh-TW"/>
        </w:rPr>
        <w:t xml:space="preserve"> </w:t>
      </w:r>
      <w:r>
        <w:rPr>
          <w:rFonts w:ascii="Arial" w:eastAsia="新細明體" w:hAnsi="Arial" w:cs="Arial"/>
          <w:lang w:eastAsia="zh-TW"/>
        </w:rPr>
        <w:t xml:space="preserve">It could be interesting to greater extent than today allow UEs to not re-read the MIB. We suggest that RAN2 should investigate under which conditions this could be possible. </w:t>
      </w:r>
    </w:p>
    <w:p w14:paraId="24EE9257" w14:textId="0C666010" w:rsidR="00895755" w:rsidRPr="00895755" w:rsidRDefault="00895755" w:rsidP="00DE659E">
      <w:pPr>
        <w:pStyle w:val="Heading2"/>
        <w:rPr>
          <w:lang w:eastAsia="zh-TW"/>
        </w:rPr>
      </w:pPr>
      <w:r>
        <w:rPr>
          <w:rFonts w:hint="eastAsia"/>
          <w:lang w:eastAsia="zh-TW"/>
        </w:rPr>
        <w:t>S</w:t>
      </w:r>
      <w:r>
        <w:rPr>
          <w:lang w:eastAsia="zh-TW"/>
        </w:rPr>
        <w:t xml:space="preserve">FN </w:t>
      </w:r>
      <w:r w:rsidR="002200FD">
        <w:rPr>
          <w:lang w:eastAsia="zh-TW"/>
        </w:rPr>
        <w:t xml:space="preserve">ambiguity </w:t>
      </w:r>
      <w:r>
        <w:rPr>
          <w:lang w:eastAsia="zh-TW"/>
        </w:rPr>
        <w:t xml:space="preserve">when </w:t>
      </w:r>
      <w:r w:rsidR="00DE659E">
        <w:rPr>
          <w:lang w:eastAsia="zh-TW"/>
        </w:rPr>
        <w:t xml:space="preserve">skipping </w:t>
      </w:r>
      <w:r>
        <w:rPr>
          <w:lang w:eastAsia="zh-TW"/>
        </w:rPr>
        <w:t>MIB-NB</w:t>
      </w:r>
    </w:p>
    <w:p w14:paraId="70564185" w14:textId="530541D7" w:rsidR="009F542C" w:rsidRDefault="009F542C" w:rsidP="009F542C">
      <w:pPr>
        <w:jc w:val="both"/>
        <w:rPr>
          <w:rFonts w:ascii="Arial" w:eastAsia="新細明體" w:hAnsi="Arial" w:cs="Arial"/>
          <w:lang w:eastAsia="zh-TW"/>
        </w:rPr>
      </w:pPr>
      <w:r w:rsidRPr="00A50178">
        <w:rPr>
          <w:rFonts w:ascii="Arial" w:eastAsia="新細明體" w:hAnsi="Arial" w:cs="Arial" w:hint="eastAsia"/>
          <w:lang w:eastAsia="zh-TW"/>
        </w:rPr>
        <w:t xml:space="preserve">The </w:t>
      </w:r>
      <w:r>
        <w:rPr>
          <w:rFonts w:ascii="Arial" w:eastAsia="新細明體" w:hAnsi="Arial" w:cs="Arial"/>
          <w:lang w:eastAsia="zh-TW"/>
        </w:rPr>
        <w:t xml:space="preserve">field of the </w:t>
      </w:r>
      <w:r w:rsidRPr="0056635A">
        <w:rPr>
          <w:rFonts w:ascii="Arial" w:eastAsia="新細明體" w:hAnsi="Arial" w:cs="Arial"/>
          <w:lang w:eastAsia="zh-TW"/>
        </w:rPr>
        <w:t>MasterInformationBlock</w:t>
      </w:r>
      <w:r w:rsidRPr="00EB6423">
        <w:rPr>
          <w:rFonts w:ascii="Arial" w:eastAsia="新細明體" w:hAnsi="Arial" w:cs="Arial"/>
          <w:i/>
          <w:lang w:eastAsia="zh-TW"/>
        </w:rPr>
        <w:t>-NB</w:t>
      </w:r>
      <w:r>
        <w:rPr>
          <w:rFonts w:ascii="Arial" w:eastAsia="新細明體" w:hAnsi="Arial" w:cs="Arial"/>
          <w:lang w:eastAsia="zh-TW"/>
        </w:rPr>
        <w:t xml:space="preserve"> that is constantly changing is </w:t>
      </w:r>
      <w:r w:rsidRPr="0077364B">
        <w:rPr>
          <w:rFonts w:ascii="Arial" w:eastAsia="新細明體" w:hAnsi="Arial" w:cs="Arial"/>
          <w:i/>
          <w:lang w:eastAsia="zh-TW"/>
        </w:rPr>
        <w:t>systemFrameNumber-MSB</w:t>
      </w:r>
      <w:r>
        <w:rPr>
          <w:rFonts w:ascii="Arial" w:eastAsia="新細明體" w:hAnsi="Arial" w:cs="Arial"/>
          <w:lang w:eastAsia="zh-TW"/>
        </w:rPr>
        <w:t>. If we reduce the frequency of MIB-NB acquisition, there may be concerns about timing accuracy.</w:t>
      </w:r>
    </w:p>
    <w:p w14:paraId="381C8B25" w14:textId="3D18EA38" w:rsidR="009F542C" w:rsidRDefault="009F542C" w:rsidP="009F542C">
      <w:pPr>
        <w:jc w:val="both"/>
        <w:rPr>
          <w:rFonts w:ascii="Arial" w:eastAsia="新細明體" w:hAnsi="Arial" w:cs="Arial"/>
          <w:lang w:eastAsia="zh-TW"/>
        </w:rPr>
      </w:pPr>
      <w:r w:rsidRPr="002B7792">
        <w:rPr>
          <w:rFonts w:ascii="Arial" w:eastAsia="新細明體" w:hAnsi="Arial" w:cs="Arial"/>
          <w:lang w:eastAsia="zh-TW"/>
        </w:rPr>
        <w:lastRenderedPageBreak/>
        <w:t xml:space="preserve">In a typical implementation, the device does not need to read the MIB every radio frame. It can keep track of SFN based on its internal timing. </w:t>
      </w:r>
      <w:r w:rsidR="005F3E77">
        <w:rPr>
          <w:rFonts w:ascii="Arial" w:eastAsia="新細明體" w:hAnsi="Arial" w:cs="Arial"/>
          <w:lang w:eastAsia="zh-TW"/>
        </w:rPr>
        <w:t>T</w:t>
      </w:r>
      <w:r w:rsidRPr="002B7792">
        <w:rPr>
          <w:rFonts w:ascii="Arial" w:eastAsia="新細明體" w:hAnsi="Arial" w:cs="Arial"/>
          <w:lang w:eastAsia="zh-TW"/>
        </w:rPr>
        <w:t>here is possibility that the local oscillator frequency drift in a device may result in an accumulated timing error leading to some ambiguity for SFN determination. Oscillator drift is a known UE implementation problem that depends on compromise between oscillator accuracy and cost. The network cannot know how the device oscillator may affect the device timing. It is also difficult in the device to predict how its oscillator may affect its timing as this depends on temperature drift, ageing and imperfect calibration. It is up to the device implementation to determine based on its DRX cycle configuration and receiver algorithms if there is need to acquire the MIB to remove potential SFN ambiguity due to its local oscillator frequency drift.</w:t>
      </w:r>
    </w:p>
    <w:p w14:paraId="47084DBD" w14:textId="6BA25F38" w:rsidR="009F542C" w:rsidRDefault="009F542C" w:rsidP="00054DF3">
      <w:pPr>
        <w:ind w:left="1440" w:hanging="1440"/>
        <w:jc w:val="both"/>
        <w:rPr>
          <w:rFonts w:ascii="Arial" w:eastAsia="新細明體" w:hAnsi="Arial" w:cs="Arial"/>
          <w:lang w:eastAsia="zh-TW"/>
        </w:rPr>
      </w:pPr>
      <w:r>
        <w:rPr>
          <w:rFonts w:ascii="Arial" w:eastAsia="新細明體" w:hAnsi="Arial" w:cs="Arial"/>
          <w:i/>
          <w:lang w:eastAsia="zh-TW"/>
        </w:rPr>
        <w:t>Observation 1:</w:t>
      </w:r>
      <w:r>
        <w:rPr>
          <w:rFonts w:ascii="Arial" w:eastAsia="新細明體" w:hAnsi="Arial" w:cs="Arial"/>
          <w:i/>
          <w:lang w:eastAsia="zh-TW"/>
        </w:rPr>
        <w:tab/>
      </w:r>
      <w:r w:rsidRPr="00CC664D">
        <w:rPr>
          <w:rFonts w:ascii="Arial" w:eastAsia="新細明體" w:hAnsi="Arial" w:cs="Arial"/>
          <w:i/>
          <w:lang w:eastAsia="zh-TW"/>
        </w:rPr>
        <w:t>It is up to the device implementation to determine if there is need to acquire the MIB to remove potential SFN ambiguity due to its local oscillator frequency drift.</w:t>
      </w:r>
    </w:p>
    <w:p w14:paraId="249B2E91" w14:textId="72BF63D3" w:rsidR="009F542C" w:rsidRDefault="00FE298E" w:rsidP="006A5E08">
      <w:pPr>
        <w:jc w:val="both"/>
        <w:rPr>
          <w:rFonts w:ascii="Arial" w:eastAsia="新細明體" w:hAnsi="Arial" w:cs="Arial"/>
          <w:lang w:eastAsia="zh-TW"/>
        </w:rPr>
      </w:pPr>
      <w:r>
        <w:rPr>
          <w:rFonts w:ascii="Arial" w:eastAsia="新細明體" w:hAnsi="Arial" w:cs="Arial"/>
          <w:lang w:eastAsia="zh-TW"/>
        </w:rPr>
        <w:t xml:space="preserve">Thus we believe that the frame synch condition do not need to be worked on in standards and can be left for UE implementation. </w:t>
      </w:r>
    </w:p>
    <w:p w14:paraId="4CBCD117" w14:textId="4558B0DA" w:rsidR="00CC664D" w:rsidRDefault="002A7461" w:rsidP="0066458F">
      <w:pPr>
        <w:jc w:val="both"/>
        <w:rPr>
          <w:rFonts w:ascii="Arial" w:eastAsia="新細明體" w:hAnsi="Arial" w:cs="Arial"/>
          <w:b/>
          <w:lang w:eastAsia="zh-TW"/>
        </w:rPr>
      </w:pPr>
      <w:r w:rsidRPr="000B778A">
        <w:rPr>
          <w:rFonts w:ascii="Arial" w:eastAsia="新細明體" w:hAnsi="Arial" w:cs="Arial" w:hint="eastAsia"/>
          <w:b/>
          <w:lang w:eastAsia="zh-TW"/>
        </w:rPr>
        <w:t>Proposal 1:</w:t>
      </w:r>
      <w:r w:rsidRPr="000B778A">
        <w:rPr>
          <w:rFonts w:ascii="Arial" w:eastAsia="新細明體" w:hAnsi="Arial" w:cs="Arial" w:hint="eastAsia"/>
          <w:b/>
          <w:lang w:eastAsia="zh-TW"/>
        </w:rPr>
        <w:tab/>
      </w:r>
      <w:r>
        <w:rPr>
          <w:rFonts w:ascii="Arial" w:eastAsia="新細明體" w:hAnsi="Arial" w:cs="Arial"/>
          <w:b/>
          <w:lang w:eastAsia="zh-TW"/>
        </w:rPr>
        <w:t xml:space="preserve">Under certain conditions, the </w:t>
      </w:r>
      <w:r w:rsidRPr="000B778A">
        <w:rPr>
          <w:rFonts w:ascii="Arial" w:eastAsia="新細明體" w:hAnsi="Arial" w:cs="Arial"/>
          <w:b/>
          <w:lang w:eastAsia="zh-TW"/>
        </w:rPr>
        <w:t>UE is allowed to skip MIB</w:t>
      </w:r>
      <w:r>
        <w:rPr>
          <w:rFonts w:ascii="Arial" w:eastAsia="新細明體" w:hAnsi="Arial" w:cs="Arial"/>
          <w:b/>
          <w:lang w:eastAsia="zh-TW"/>
        </w:rPr>
        <w:t>-NB</w:t>
      </w:r>
      <w:r w:rsidRPr="000B778A">
        <w:rPr>
          <w:rFonts w:ascii="Arial" w:eastAsia="新細明體" w:hAnsi="Arial" w:cs="Arial"/>
          <w:b/>
          <w:lang w:eastAsia="zh-TW"/>
        </w:rPr>
        <w:t xml:space="preserve"> acquisition</w:t>
      </w:r>
      <w:r>
        <w:rPr>
          <w:rFonts w:ascii="Arial" w:eastAsia="新細明體" w:hAnsi="Arial" w:cs="Arial"/>
          <w:b/>
          <w:lang w:eastAsia="zh-TW"/>
        </w:rPr>
        <w:t xml:space="preserve"> before access.</w:t>
      </w:r>
      <w:r w:rsidRPr="000B778A">
        <w:rPr>
          <w:rFonts w:ascii="Arial" w:eastAsia="新細明體" w:hAnsi="Arial" w:cs="Arial"/>
          <w:b/>
          <w:lang w:eastAsia="zh-TW"/>
        </w:rPr>
        <w:t xml:space="preserve"> </w:t>
      </w:r>
    </w:p>
    <w:p w14:paraId="546A826E" w14:textId="3837729C" w:rsidR="00F3539C" w:rsidRDefault="00F3539C" w:rsidP="00F3539C">
      <w:pPr>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t xml:space="preserve">If skipping MIB-NB acquisition </w:t>
      </w:r>
      <w:r w:rsidR="00033A92">
        <w:rPr>
          <w:rFonts w:ascii="Arial" w:eastAsia="新細明體" w:hAnsi="Arial" w:cs="Arial"/>
          <w:b/>
          <w:lang w:eastAsia="zh-TW"/>
        </w:rPr>
        <w:t xml:space="preserve">before access </w:t>
      </w:r>
      <w:r>
        <w:rPr>
          <w:rFonts w:ascii="Arial" w:eastAsia="新細明體" w:hAnsi="Arial" w:cs="Arial"/>
          <w:b/>
          <w:lang w:eastAsia="zh-TW"/>
        </w:rPr>
        <w:t>is allowed, SFN synchronization is left for UE implementation.</w:t>
      </w:r>
    </w:p>
    <w:p w14:paraId="12BF0F5C" w14:textId="5057DF31" w:rsidR="00DE659E" w:rsidRDefault="007D15AD" w:rsidP="00DE659E">
      <w:pPr>
        <w:pStyle w:val="Heading2"/>
        <w:rPr>
          <w:lang w:eastAsia="zh-TW"/>
        </w:rPr>
      </w:pPr>
      <w:r>
        <w:rPr>
          <w:lang w:eastAsia="zh-TW"/>
        </w:rPr>
        <w:t>Indication to re-acquire MIB-NB</w:t>
      </w:r>
    </w:p>
    <w:p w14:paraId="4021BA72" w14:textId="6165ADC4" w:rsidR="004F74B1" w:rsidRPr="00781043" w:rsidRDefault="008A46E5" w:rsidP="0066458F">
      <w:pPr>
        <w:jc w:val="both"/>
        <w:rPr>
          <w:rFonts w:ascii="Arial" w:eastAsia="新細明體" w:hAnsi="Arial" w:cs="Arial"/>
          <w:b/>
          <w:lang w:eastAsia="zh-TW"/>
        </w:rPr>
      </w:pPr>
      <w:r>
        <w:rPr>
          <w:rFonts w:ascii="Arial" w:eastAsia="新細明體" w:hAnsi="Arial" w:cs="Arial"/>
          <w:lang w:eastAsia="zh-TW"/>
        </w:rPr>
        <w:t xml:space="preserve">There are some cases where </w:t>
      </w:r>
      <w:r w:rsidR="00276345">
        <w:rPr>
          <w:rFonts w:ascii="Arial" w:eastAsia="新細明體" w:hAnsi="Arial" w:cs="Arial"/>
          <w:lang w:eastAsia="zh-TW"/>
        </w:rPr>
        <w:t xml:space="preserve">the UE may not react immediately </w:t>
      </w:r>
      <w:r w:rsidR="001C480B">
        <w:rPr>
          <w:rFonts w:ascii="Arial" w:eastAsia="新細明體" w:hAnsi="Arial" w:cs="Arial"/>
          <w:lang w:eastAsia="zh-TW"/>
        </w:rPr>
        <w:t>i</w:t>
      </w:r>
      <w:r w:rsidR="004F74B1">
        <w:rPr>
          <w:rFonts w:ascii="Arial" w:eastAsia="新細明體" w:hAnsi="Arial" w:cs="Arial"/>
          <w:lang w:eastAsia="zh-TW"/>
        </w:rPr>
        <w:t>f some UEs do not always re</w:t>
      </w:r>
      <w:r w:rsidR="001C480B">
        <w:rPr>
          <w:rFonts w:ascii="Arial" w:eastAsia="新細明體" w:hAnsi="Arial" w:cs="Arial"/>
          <w:lang w:eastAsia="zh-TW"/>
        </w:rPr>
        <w:t>-acquire the MIB before access.</w:t>
      </w:r>
      <w:r w:rsidR="00CA4801">
        <w:rPr>
          <w:rFonts w:ascii="Arial" w:eastAsia="新細明體" w:hAnsi="Arial" w:cs="Arial"/>
          <w:lang w:eastAsia="zh-TW"/>
        </w:rPr>
        <w:t xml:space="preserve"> Examples are</w:t>
      </w:r>
      <w:r w:rsidR="001C480B">
        <w:rPr>
          <w:rFonts w:ascii="Arial" w:eastAsia="新細明體" w:hAnsi="Arial" w:cs="Arial"/>
          <w:lang w:eastAsia="zh-TW"/>
        </w:rPr>
        <w:t xml:space="preserve"> </w:t>
      </w:r>
      <w:r w:rsidR="00CA4801">
        <w:rPr>
          <w:rFonts w:ascii="Arial" w:eastAsia="新細明體" w:hAnsi="Arial" w:cs="Arial"/>
          <w:lang w:eastAsia="zh-TW"/>
        </w:rPr>
        <w:t>a</w:t>
      </w:r>
      <w:r w:rsidR="001C480B">
        <w:rPr>
          <w:rFonts w:ascii="Arial" w:eastAsia="新細明體" w:hAnsi="Arial" w:cs="Arial"/>
          <w:lang w:eastAsia="zh-TW"/>
        </w:rPr>
        <w:t>ccess b</w:t>
      </w:r>
      <w:r w:rsidR="004F74B1">
        <w:rPr>
          <w:rFonts w:ascii="Arial" w:eastAsia="新細明體" w:hAnsi="Arial" w:cs="Arial"/>
          <w:lang w:eastAsia="zh-TW"/>
        </w:rPr>
        <w:t>arring</w:t>
      </w:r>
      <w:r w:rsidR="00507E8C">
        <w:rPr>
          <w:rFonts w:ascii="Arial" w:eastAsia="新細明體" w:hAnsi="Arial" w:cs="Arial"/>
          <w:lang w:eastAsia="zh-TW"/>
        </w:rPr>
        <w:t xml:space="preserve"> information</w:t>
      </w:r>
      <w:r w:rsidR="00CA4801">
        <w:rPr>
          <w:rFonts w:ascii="Arial" w:eastAsia="新細明體" w:hAnsi="Arial" w:cs="Arial"/>
          <w:lang w:eastAsia="zh-TW"/>
        </w:rPr>
        <w:t xml:space="preserve"> controlled by</w:t>
      </w:r>
      <w:r w:rsidR="002160EC">
        <w:rPr>
          <w:rFonts w:ascii="Arial" w:eastAsia="新細明體" w:hAnsi="Arial" w:cs="Arial"/>
          <w:lang w:eastAsia="zh-TW"/>
        </w:rPr>
        <w:t xml:space="preserve"> the</w:t>
      </w:r>
      <w:r w:rsidR="00CA4801">
        <w:rPr>
          <w:rFonts w:ascii="Arial" w:eastAsia="新細明體" w:hAnsi="Arial" w:cs="Arial"/>
          <w:lang w:eastAsia="zh-TW"/>
        </w:rPr>
        <w:t xml:space="preserve"> </w:t>
      </w:r>
      <w:r w:rsidR="00CA4801" w:rsidRPr="00CA4801">
        <w:rPr>
          <w:rFonts w:ascii="Arial" w:eastAsia="新細明體" w:hAnsi="Arial" w:cs="Arial"/>
          <w:i/>
          <w:lang w:eastAsia="zh-TW"/>
        </w:rPr>
        <w:t>ab-Enabled</w:t>
      </w:r>
      <w:r w:rsidR="00CA4801">
        <w:rPr>
          <w:rFonts w:ascii="Arial" w:eastAsia="新細明體" w:hAnsi="Arial" w:cs="Arial"/>
          <w:lang w:eastAsia="zh-TW"/>
        </w:rPr>
        <w:t xml:space="preserve"> field in MIB-NB, and the acquisition of other SIBs, which relies on the </w:t>
      </w:r>
      <w:r w:rsidR="00CA4801" w:rsidRPr="00CA4801">
        <w:rPr>
          <w:rFonts w:ascii="Arial" w:eastAsia="新細明體" w:hAnsi="Arial" w:cs="Arial"/>
          <w:i/>
          <w:lang w:eastAsia="zh-TW"/>
        </w:rPr>
        <w:t>systemInfoValueTag</w:t>
      </w:r>
      <w:r w:rsidR="00BE3E2D">
        <w:rPr>
          <w:rFonts w:ascii="Arial" w:eastAsia="新細明體" w:hAnsi="Arial" w:cs="Arial"/>
          <w:lang w:eastAsia="zh-TW"/>
        </w:rPr>
        <w:t xml:space="preserve"> field in MI</w:t>
      </w:r>
      <w:r w:rsidR="00CA4801">
        <w:rPr>
          <w:rFonts w:ascii="Arial" w:eastAsia="新細明體" w:hAnsi="Arial" w:cs="Arial"/>
          <w:lang w:eastAsia="zh-TW"/>
        </w:rPr>
        <w:t>B-NB</w:t>
      </w:r>
      <w:r w:rsidR="004F74B1">
        <w:rPr>
          <w:rFonts w:ascii="Arial" w:eastAsia="新細明體" w:hAnsi="Arial" w:cs="Arial"/>
          <w:lang w:eastAsia="zh-TW"/>
        </w:rPr>
        <w:t xml:space="preserve">. </w:t>
      </w:r>
      <w:r w:rsidR="00781043">
        <w:rPr>
          <w:rFonts w:ascii="Arial" w:eastAsia="新細明體" w:hAnsi="Arial" w:cs="Arial"/>
          <w:lang w:eastAsia="zh-TW"/>
        </w:rPr>
        <w:t xml:space="preserve">One method </w:t>
      </w:r>
      <w:r w:rsidR="004F74B1">
        <w:rPr>
          <w:rFonts w:ascii="Arial" w:eastAsia="新細明體" w:hAnsi="Arial" w:cs="Arial"/>
          <w:lang w:eastAsia="zh-TW"/>
        </w:rPr>
        <w:t>to han</w:t>
      </w:r>
      <w:r w:rsidR="00781043">
        <w:rPr>
          <w:rFonts w:ascii="Arial" w:eastAsia="新細明體" w:hAnsi="Arial" w:cs="Arial"/>
          <w:lang w:eastAsia="zh-TW"/>
        </w:rPr>
        <w:t>dle possible impacts is to introduce an explicit indication</w:t>
      </w:r>
      <w:r w:rsidR="005C5960">
        <w:rPr>
          <w:rFonts w:ascii="Arial" w:eastAsia="新細明體" w:hAnsi="Arial" w:cs="Arial"/>
          <w:lang w:eastAsia="zh-TW"/>
        </w:rPr>
        <w:t xml:space="preserve"> by network</w:t>
      </w:r>
      <w:r w:rsidR="00284B2A">
        <w:rPr>
          <w:rFonts w:ascii="Arial" w:eastAsia="新細明體" w:hAnsi="Arial" w:cs="Arial"/>
          <w:lang w:eastAsia="zh-TW"/>
        </w:rPr>
        <w:t>, e.g. in RRC resume message,</w:t>
      </w:r>
      <w:r w:rsidR="00781043">
        <w:rPr>
          <w:rFonts w:ascii="Arial" w:eastAsia="新細明體" w:hAnsi="Arial" w:cs="Arial"/>
          <w:lang w:eastAsia="zh-TW"/>
        </w:rPr>
        <w:t xml:space="preserve"> for UE to re-acquire updated MIB-NB</w:t>
      </w:r>
      <w:r w:rsidR="00A478CF">
        <w:rPr>
          <w:rFonts w:ascii="Arial" w:eastAsia="新細明體" w:hAnsi="Arial" w:cs="Arial"/>
          <w:lang w:eastAsia="zh-TW"/>
        </w:rPr>
        <w:t>.</w:t>
      </w:r>
    </w:p>
    <w:p w14:paraId="154F84A2" w14:textId="64A0711A" w:rsidR="002200FD" w:rsidRPr="004F74B1" w:rsidRDefault="008A46E5" w:rsidP="00781043">
      <w:pPr>
        <w:ind w:left="1440" w:hanging="1440"/>
        <w:jc w:val="both"/>
        <w:rPr>
          <w:rFonts w:ascii="Arial" w:eastAsia="新細明體" w:hAnsi="Arial" w:cs="Arial"/>
          <w:b/>
          <w:lang w:eastAsia="zh-TW"/>
        </w:rPr>
      </w:pPr>
      <w:r w:rsidRPr="008A46E5">
        <w:rPr>
          <w:rFonts w:ascii="Arial" w:eastAsia="新細明體" w:hAnsi="Arial" w:cs="Arial"/>
          <w:b/>
          <w:lang w:eastAsia="zh-TW"/>
        </w:rPr>
        <w:t>Pro</w:t>
      </w:r>
      <w:r w:rsidR="00781043">
        <w:rPr>
          <w:rFonts w:ascii="Arial" w:eastAsia="新細明體" w:hAnsi="Arial" w:cs="Arial"/>
          <w:b/>
          <w:lang w:eastAsia="zh-TW"/>
        </w:rPr>
        <w:t>posal 3</w:t>
      </w:r>
      <w:r w:rsidRPr="008A46E5">
        <w:rPr>
          <w:rFonts w:ascii="Arial" w:eastAsia="新細明體" w:hAnsi="Arial" w:cs="Arial"/>
          <w:b/>
          <w:lang w:eastAsia="zh-TW"/>
        </w:rPr>
        <w:t>:</w:t>
      </w:r>
      <w:r w:rsidRPr="008A46E5">
        <w:rPr>
          <w:rFonts w:ascii="Arial" w:eastAsia="新細明體" w:hAnsi="Arial" w:cs="Arial"/>
          <w:b/>
          <w:lang w:eastAsia="zh-TW"/>
        </w:rPr>
        <w:tab/>
      </w:r>
      <w:r w:rsidR="00781043">
        <w:rPr>
          <w:rFonts w:ascii="Arial" w:eastAsia="新細明體" w:hAnsi="Arial" w:cs="Arial"/>
          <w:b/>
          <w:lang w:eastAsia="zh-TW"/>
        </w:rPr>
        <w:t xml:space="preserve">Study the </w:t>
      </w:r>
      <w:r w:rsidR="00AD1CDF">
        <w:rPr>
          <w:rFonts w:ascii="Arial" w:eastAsia="新細明體" w:hAnsi="Arial" w:cs="Arial"/>
          <w:b/>
          <w:lang w:eastAsia="zh-TW"/>
        </w:rPr>
        <w:t xml:space="preserve">feasibility </w:t>
      </w:r>
      <w:r w:rsidR="00781043">
        <w:rPr>
          <w:rFonts w:ascii="Arial" w:eastAsia="新細明體" w:hAnsi="Arial" w:cs="Arial"/>
          <w:b/>
          <w:lang w:eastAsia="zh-TW"/>
        </w:rPr>
        <w:t xml:space="preserve">to </w:t>
      </w:r>
      <w:r w:rsidRPr="008A46E5">
        <w:rPr>
          <w:rFonts w:ascii="Arial" w:eastAsia="新細明體" w:hAnsi="Arial" w:cs="Arial"/>
          <w:b/>
          <w:lang w:eastAsia="zh-TW"/>
        </w:rPr>
        <w:t xml:space="preserve">introduce an indication </w:t>
      </w:r>
      <w:r w:rsidR="00781043">
        <w:rPr>
          <w:rFonts w:ascii="Arial" w:eastAsia="新細明體" w:hAnsi="Arial" w:cs="Arial"/>
          <w:b/>
          <w:lang w:eastAsia="zh-TW"/>
        </w:rPr>
        <w:t>by network, for</w:t>
      </w:r>
      <w:r w:rsidRPr="008A46E5">
        <w:rPr>
          <w:rFonts w:ascii="Arial" w:eastAsia="新細明體" w:hAnsi="Arial" w:cs="Arial"/>
          <w:b/>
          <w:lang w:eastAsia="zh-TW"/>
        </w:rPr>
        <w:t xml:space="preserve"> UE to </w:t>
      </w:r>
      <w:r w:rsidR="00781043">
        <w:rPr>
          <w:rFonts w:ascii="Arial" w:eastAsia="新細明體" w:hAnsi="Arial" w:cs="Arial"/>
          <w:b/>
          <w:lang w:eastAsia="zh-TW"/>
        </w:rPr>
        <w:t>re-</w:t>
      </w:r>
      <w:r w:rsidRPr="008A46E5">
        <w:rPr>
          <w:rFonts w:ascii="Arial" w:eastAsia="新細明體" w:hAnsi="Arial" w:cs="Arial"/>
          <w:b/>
          <w:lang w:eastAsia="zh-TW"/>
        </w:rPr>
        <w:t>acquire updated MIB</w:t>
      </w:r>
      <w:r w:rsidR="00781043">
        <w:rPr>
          <w:rFonts w:ascii="Arial" w:eastAsia="新細明體" w:hAnsi="Arial" w:cs="Arial"/>
          <w:b/>
          <w:lang w:eastAsia="zh-TW"/>
        </w:rPr>
        <w:t>-NB</w:t>
      </w:r>
      <w:r w:rsidRPr="008A46E5">
        <w:rPr>
          <w:rFonts w:ascii="Arial" w:eastAsia="新細明體" w:hAnsi="Arial" w:cs="Arial"/>
          <w:b/>
          <w:lang w:eastAsia="zh-TW"/>
        </w:rPr>
        <w:t>.</w:t>
      </w:r>
    </w:p>
    <w:bookmarkEnd w:id="9"/>
    <w:bookmarkEnd w:id="10"/>
    <w:bookmarkEnd w:id="11"/>
    <w:bookmarkEnd w:id="12"/>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7F89980F" w14:textId="505055C3" w:rsidR="005950CF" w:rsidRDefault="005950CF"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2C359D5B" w14:textId="77777777" w:rsidR="00054DF3" w:rsidRDefault="00054DF3" w:rsidP="00054DF3">
      <w:pPr>
        <w:ind w:left="1440" w:hanging="1440"/>
        <w:jc w:val="both"/>
        <w:rPr>
          <w:rFonts w:ascii="Arial" w:eastAsia="新細明體" w:hAnsi="Arial" w:cs="Arial"/>
          <w:lang w:eastAsia="zh-TW"/>
        </w:rPr>
      </w:pPr>
      <w:r>
        <w:rPr>
          <w:rFonts w:ascii="Arial" w:eastAsia="新細明體" w:hAnsi="Arial" w:cs="Arial"/>
          <w:i/>
          <w:lang w:eastAsia="zh-TW"/>
        </w:rPr>
        <w:t>Observation 1:</w:t>
      </w:r>
      <w:r>
        <w:rPr>
          <w:rFonts w:ascii="Arial" w:eastAsia="新細明體" w:hAnsi="Arial" w:cs="Arial"/>
          <w:i/>
          <w:lang w:eastAsia="zh-TW"/>
        </w:rPr>
        <w:tab/>
      </w:r>
      <w:r w:rsidRPr="00CC664D">
        <w:rPr>
          <w:rFonts w:ascii="Arial" w:eastAsia="新細明體" w:hAnsi="Arial" w:cs="Arial"/>
          <w:i/>
          <w:lang w:eastAsia="zh-TW"/>
        </w:rPr>
        <w:t>It is up to the device implementation to determine if there is need to acquire the MIB to remove potential SFN ambiguity due to its local oscillator frequency drift.</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bookmarkEnd w:id="0"/>
    <w:bookmarkEnd w:id="1"/>
    <w:p w14:paraId="3C79C2BD" w14:textId="77777777" w:rsidR="005D4204" w:rsidRDefault="005D4204" w:rsidP="005D4204">
      <w:pPr>
        <w:jc w:val="both"/>
        <w:rPr>
          <w:rFonts w:ascii="Arial" w:eastAsia="新細明體" w:hAnsi="Arial" w:cs="Arial"/>
          <w:b/>
          <w:lang w:eastAsia="zh-TW"/>
        </w:rPr>
      </w:pPr>
      <w:r w:rsidRPr="000B778A">
        <w:rPr>
          <w:rFonts w:ascii="Arial" w:eastAsia="新細明體" w:hAnsi="Arial" w:cs="Arial" w:hint="eastAsia"/>
          <w:b/>
          <w:lang w:eastAsia="zh-TW"/>
        </w:rPr>
        <w:t>Proposal 1:</w:t>
      </w:r>
      <w:r w:rsidRPr="000B778A">
        <w:rPr>
          <w:rFonts w:ascii="Arial" w:eastAsia="新細明體" w:hAnsi="Arial" w:cs="Arial" w:hint="eastAsia"/>
          <w:b/>
          <w:lang w:eastAsia="zh-TW"/>
        </w:rPr>
        <w:tab/>
      </w:r>
      <w:r>
        <w:rPr>
          <w:rFonts w:ascii="Arial" w:eastAsia="新細明體" w:hAnsi="Arial" w:cs="Arial"/>
          <w:b/>
          <w:lang w:eastAsia="zh-TW"/>
        </w:rPr>
        <w:t xml:space="preserve">Under certain conditions, the </w:t>
      </w:r>
      <w:r w:rsidRPr="000B778A">
        <w:rPr>
          <w:rFonts w:ascii="Arial" w:eastAsia="新細明體" w:hAnsi="Arial" w:cs="Arial"/>
          <w:b/>
          <w:lang w:eastAsia="zh-TW"/>
        </w:rPr>
        <w:t>UE is allowed to skip MIB</w:t>
      </w:r>
      <w:r>
        <w:rPr>
          <w:rFonts w:ascii="Arial" w:eastAsia="新細明體" w:hAnsi="Arial" w:cs="Arial"/>
          <w:b/>
          <w:lang w:eastAsia="zh-TW"/>
        </w:rPr>
        <w:t>-NB</w:t>
      </w:r>
      <w:r w:rsidRPr="000B778A">
        <w:rPr>
          <w:rFonts w:ascii="Arial" w:eastAsia="新細明體" w:hAnsi="Arial" w:cs="Arial"/>
          <w:b/>
          <w:lang w:eastAsia="zh-TW"/>
        </w:rPr>
        <w:t xml:space="preserve"> acquisition</w:t>
      </w:r>
      <w:r>
        <w:rPr>
          <w:rFonts w:ascii="Arial" w:eastAsia="新細明體" w:hAnsi="Arial" w:cs="Arial"/>
          <w:b/>
          <w:lang w:eastAsia="zh-TW"/>
        </w:rPr>
        <w:t xml:space="preserve"> before access.</w:t>
      </w:r>
      <w:r w:rsidRPr="000B778A">
        <w:rPr>
          <w:rFonts w:ascii="Arial" w:eastAsia="新細明體" w:hAnsi="Arial" w:cs="Arial"/>
          <w:b/>
          <w:lang w:eastAsia="zh-TW"/>
        </w:rPr>
        <w:t xml:space="preserve"> </w:t>
      </w:r>
    </w:p>
    <w:p w14:paraId="2630AC32" w14:textId="77777777" w:rsidR="005D4204" w:rsidRDefault="005D4204" w:rsidP="005D4204">
      <w:pPr>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t>If skipping MIB-NB acquisition before access is allowed, SFN synchronization is left for UE implementation.</w:t>
      </w:r>
    </w:p>
    <w:p w14:paraId="335B3711" w14:textId="68C9AD3D" w:rsidR="005D4204" w:rsidRPr="00806D46" w:rsidRDefault="005D4204" w:rsidP="005D4204">
      <w:pPr>
        <w:ind w:left="1440" w:hanging="1440"/>
        <w:jc w:val="both"/>
        <w:rPr>
          <w:rFonts w:ascii="Arial" w:eastAsia="新細明體" w:hAnsi="Arial" w:cs="Arial"/>
          <w:b/>
          <w:lang w:eastAsia="zh-TW"/>
        </w:rPr>
      </w:pPr>
      <w:r w:rsidRPr="008A46E5">
        <w:rPr>
          <w:rFonts w:ascii="Arial" w:eastAsia="新細明體" w:hAnsi="Arial" w:cs="Arial"/>
          <w:b/>
          <w:lang w:eastAsia="zh-TW"/>
        </w:rPr>
        <w:t>Pro</w:t>
      </w:r>
      <w:r>
        <w:rPr>
          <w:rFonts w:ascii="Arial" w:eastAsia="新細明體" w:hAnsi="Arial" w:cs="Arial"/>
          <w:b/>
          <w:lang w:eastAsia="zh-TW"/>
        </w:rPr>
        <w:t>posal 3</w:t>
      </w:r>
      <w:r w:rsidRPr="008A46E5">
        <w:rPr>
          <w:rFonts w:ascii="Arial" w:eastAsia="新細明體" w:hAnsi="Arial" w:cs="Arial"/>
          <w:b/>
          <w:lang w:eastAsia="zh-TW"/>
        </w:rPr>
        <w:t>:</w:t>
      </w:r>
      <w:r w:rsidRPr="008A46E5">
        <w:rPr>
          <w:rFonts w:ascii="Arial" w:eastAsia="新細明體" w:hAnsi="Arial" w:cs="Arial"/>
          <w:b/>
          <w:lang w:eastAsia="zh-TW"/>
        </w:rPr>
        <w:tab/>
      </w:r>
      <w:r>
        <w:rPr>
          <w:rFonts w:ascii="Arial" w:eastAsia="新細明體" w:hAnsi="Arial" w:cs="Arial"/>
          <w:b/>
          <w:lang w:eastAsia="zh-TW"/>
        </w:rPr>
        <w:t xml:space="preserve">Study the feasibility to </w:t>
      </w:r>
      <w:r w:rsidRPr="008A46E5">
        <w:rPr>
          <w:rFonts w:ascii="Arial" w:eastAsia="新細明體" w:hAnsi="Arial" w:cs="Arial"/>
          <w:b/>
          <w:lang w:eastAsia="zh-TW"/>
        </w:rPr>
        <w:t xml:space="preserve">introduce an indication </w:t>
      </w:r>
      <w:r>
        <w:rPr>
          <w:rFonts w:ascii="Arial" w:eastAsia="新細明體" w:hAnsi="Arial" w:cs="Arial"/>
          <w:b/>
          <w:lang w:eastAsia="zh-TW"/>
        </w:rPr>
        <w:t>by network, for</w:t>
      </w:r>
      <w:r w:rsidRPr="008A46E5">
        <w:rPr>
          <w:rFonts w:ascii="Arial" w:eastAsia="新細明體" w:hAnsi="Arial" w:cs="Arial"/>
          <w:b/>
          <w:lang w:eastAsia="zh-TW"/>
        </w:rPr>
        <w:t xml:space="preserve"> UE to </w:t>
      </w:r>
      <w:r>
        <w:rPr>
          <w:rFonts w:ascii="Arial" w:eastAsia="新細明體" w:hAnsi="Arial" w:cs="Arial"/>
          <w:b/>
          <w:lang w:eastAsia="zh-TW"/>
        </w:rPr>
        <w:t>re-</w:t>
      </w:r>
      <w:r w:rsidRPr="008A46E5">
        <w:rPr>
          <w:rFonts w:ascii="Arial" w:eastAsia="新細明體" w:hAnsi="Arial" w:cs="Arial"/>
          <w:b/>
          <w:lang w:eastAsia="zh-TW"/>
        </w:rPr>
        <w:t>acquire updated MIB</w:t>
      </w:r>
      <w:r>
        <w:rPr>
          <w:rFonts w:ascii="Arial" w:eastAsia="新細明體" w:hAnsi="Arial" w:cs="Arial"/>
          <w:b/>
          <w:lang w:eastAsia="zh-TW"/>
        </w:rPr>
        <w:t>-NB</w:t>
      </w:r>
      <w:r w:rsidRPr="008A46E5">
        <w:rPr>
          <w:rFonts w:ascii="Arial" w:eastAsia="新細明體" w:hAnsi="Arial" w:cs="Arial"/>
          <w:b/>
          <w:lang w:eastAsia="zh-TW"/>
        </w:rPr>
        <w:t>.</w:t>
      </w:r>
    </w:p>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1761ED36" w:rsidR="00035B08" w:rsidRDefault="003026A8" w:rsidP="003026A8">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RP-171428</w:t>
      </w:r>
      <w:r w:rsidR="00035B08">
        <w:rPr>
          <w:rFonts w:ascii="Arial" w:eastAsia="新細明體" w:hAnsi="Arial" w:cs="Arial"/>
          <w:lang w:val="en-US" w:eastAsia="zh-TW"/>
        </w:rPr>
        <w:t>,</w:t>
      </w:r>
      <w:r w:rsidR="00035B08" w:rsidRPr="00035B08">
        <w:rPr>
          <w:rFonts w:ascii="Arial" w:eastAsia="新細明體" w:hAnsi="Arial" w:cs="Arial"/>
          <w:lang w:val="en-US" w:eastAsia="zh-TW"/>
        </w:rPr>
        <w:t xml:space="preserve"> </w:t>
      </w:r>
      <w:r w:rsidRPr="003026A8">
        <w:rPr>
          <w:rFonts w:ascii="Arial" w:eastAsia="新細明體" w:hAnsi="Arial" w:cs="Arial"/>
          <w:lang w:val="en-US" w:eastAsia="zh-TW"/>
        </w:rPr>
        <w:t>Revised WID on Further NB-IoT enhancements</w:t>
      </w:r>
    </w:p>
    <w:p w14:paraId="691490C6" w14:textId="77EE826F" w:rsidR="00576DC3" w:rsidRDefault="00576DC3" w:rsidP="00576DC3">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 xml:space="preserve">R2-1708248, </w:t>
      </w:r>
      <w:r w:rsidRPr="00576DC3">
        <w:rPr>
          <w:rFonts w:ascii="Arial" w:eastAsia="新細明體" w:hAnsi="Arial" w:cs="Arial"/>
          <w:lang w:val="en-US" w:eastAsia="zh-TW"/>
        </w:rPr>
        <w:t>Skipping MIB-NB acquisition for NB-IOT UE</w:t>
      </w:r>
      <w:r>
        <w:rPr>
          <w:rFonts w:ascii="Arial" w:eastAsia="新細明體" w:hAnsi="Arial" w:cs="Arial"/>
          <w:lang w:val="en-US" w:eastAsia="zh-TW"/>
        </w:rPr>
        <w:t>, MediaTek Inc., August 2017</w:t>
      </w:r>
    </w:p>
    <w:p w14:paraId="150F4E67" w14:textId="76F4B0A9" w:rsidR="00BA73BB" w:rsidRDefault="00BA73BB" w:rsidP="003026A8">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 xml:space="preserve">3GPP </w:t>
      </w:r>
      <w:r>
        <w:rPr>
          <w:rFonts w:ascii="Arial" w:eastAsia="新細明體" w:hAnsi="Arial" w:cs="Arial" w:hint="eastAsia"/>
          <w:lang w:val="en-US" w:eastAsia="zh-TW"/>
        </w:rPr>
        <w:t>TS 36.331, Release 14</w:t>
      </w:r>
    </w:p>
    <w:sectPr w:rsidR="00BA73BB"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5DC6A" w14:textId="77777777" w:rsidR="00B768CC" w:rsidRDefault="00B768CC">
      <w:pPr>
        <w:pStyle w:val="TAL"/>
      </w:pPr>
      <w:r>
        <w:separator/>
      </w:r>
    </w:p>
  </w:endnote>
  <w:endnote w:type="continuationSeparator" w:id="0">
    <w:p w14:paraId="40370BBD" w14:textId="77777777" w:rsidR="00B768CC" w:rsidRDefault="00B768C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3076F">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67099" w14:textId="77777777" w:rsidR="00B768CC" w:rsidRDefault="00B768CC">
      <w:pPr>
        <w:pStyle w:val="TAL"/>
      </w:pPr>
      <w:r>
        <w:separator/>
      </w:r>
    </w:p>
  </w:footnote>
  <w:footnote w:type="continuationSeparator" w:id="0">
    <w:p w14:paraId="3721B30E" w14:textId="77777777" w:rsidR="00B768CC" w:rsidRDefault="00B768C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2466"/>
        </w:tabs>
        <w:ind w:left="24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DC87052"/>
    <w:multiLevelType w:val="hybridMultilevel"/>
    <w:tmpl w:val="CE9480B6"/>
    <w:lvl w:ilvl="0" w:tplc="6FFEF17C">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9">
    <w:nsid w:val="775537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3"/>
  </w:num>
  <w:num w:numId="4">
    <w:abstractNumId w:val="0"/>
  </w:num>
  <w:num w:numId="5">
    <w:abstractNumId w:val="8"/>
  </w:num>
  <w:num w:numId="6">
    <w:abstractNumId w:val="1"/>
  </w:num>
  <w:num w:numId="7">
    <w:abstractNumId w:val="7"/>
  </w:num>
  <w:num w:numId="8">
    <w:abstractNumId w:val="4"/>
  </w:num>
  <w:num w:numId="9">
    <w:abstractNumId w:val="5"/>
  </w:num>
  <w:num w:numId="10">
    <w:abstractNumId w:val="2"/>
  </w:num>
  <w:num w:numId="11">
    <w:abstractNumId w:val="0"/>
  </w:num>
  <w:num w:numId="12">
    <w:abstractNumId w:val="0"/>
  </w:num>
  <w:num w:numId="13">
    <w:abstractNumId w:val="9"/>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111D"/>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0DCB"/>
    <w:rsid w:val="00012217"/>
    <w:rsid w:val="00012BA8"/>
    <w:rsid w:val="00012C90"/>
    <w:rsid w:val="0001313D"/>
    <w:rsid w:val="0001486C"/>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9EA"/>
    <w:rsid w:val="00024B57"/>
    <w:rsid w:val="00024C71"/>
    <w:rsid w:val="000257A4"/>
    <w:rsid w:val="000266A5"/>
    <w:rsid w:val="00026D3A"/>
    <w:rsid w:val="000276E6"/>
    <w:rsid w:val="000279DE"/>
    <w:rsid w:val="00027BD5"/>
    <w:rsid w:val="000304AC"/>
    <w:rsid w:val="000307C9"/>
    <w:rsid w:val="00030C85"/>
    <w:rsid w:val="00030CED"/>
    <w:rsid w:val="00031A1E"/>
    <w:rsid w:val="00032166"/>
    <w:rsid w:val="00032392"/>
    <w:rsid w:val="00032589"/>
    <w:rsid w:val="00032D83"/>
    <w:rsid w:val="0003307A"/>
    <w:rsid w:val="00033A92"/>
    <w:rsid w:val="00033CCF"/>
    <w:rsid w:val="00034660"/>
    <w:rsid w:val="00034773"/>
    <w:rsid w:val="0003491E"/>
    <w:rsid w:val="000353C7"/>
    <w:rsid w:val="00035B08"/>
    <w:rsid w:val="00036319"/>
    <w:rsid w:val="0003726E"/>
    <w:rsid w:val="000377AF"/>
    <w:rsid w:val="00037A9E"/>
    <w:rsid w:val="00037C0A"/>
    <w:rsid w:val="0004007F"/>
    <w:rsid w:val="0004064C"/>
    <w:rsid w:val="00040FE1"/>
    <w:rsid w:val="000412E0"/>
    <w:rsid w:val="00041B84"/>
    <w:rsid w:val="00042846"/>
    <w:rsid w:val="00043CDC"/>
    <w:rsid w:val="0004447C"/>
    <w:rsid w:val="00044729"/>
    <w:rsid w:val="00044BD0"/>
    <w:rsid w:val="00044CE9"/>
    <w:rsid w:val="00045926"/>
    <w:rsid w:val="00045D96"/>
    <w:rsid w:val="00046074"/>
    <w:rsid w:val="00046318"/>
    <w:rsid w:val="00046662"/>
    <w:rsid w:val="000469D9"/>
    <w:rsid w:val="00047B84"/>
    <w:rsid w:val="00047CFB"/>
    <w:rsid w:val="00050679"/>
    <w:rsid w:val="000506DC"/>
    <w:rsid w:val="00050936"/>
    <w:rsid w:val="00050E5F"/>
    <w:rsid w:val="00050FB5"/>
    <w:rsid w:val="000517D9"/>
    <w:rsid w:val="00051B79"/>
    <w:rsid w:val="00051E85"/>
    <w:rsid w:val="00052826"/>
    <w:rsid w:val="0005301C"/>
    <w:rsid w:val="00053B1F"/>
    <w:rsid w:val="000544E6"/>
    <w:rsid w:val="00054899"/>
    <w:rsid w:val="00054DF3"/>
    <w:rsid w:val="000552EC"/>
    <w:rsid w:val="000554D7"/>
    <w:rsid w:val="00055B1F"/>
    <w:rsid w:val="00055D18"/>
    <w:rsid w:val="00056561"/>
    <w:rsid w:val="00056842"/>
    <w:rsid w:val="00056A1A"/>
    <w:rsid w:val="00056BEB"/>
    <w:rsid w:val="00057364"/>
    <w:rsid w:val="00057724"/>
    <w:rsid w:val="000578D2"/>
    <w:rsid w:val="00057A1D"/>
    <w:rsid w:val="00057BB7"/>
    <w:rsid w:val="00060234"/>
    <w:rsid w:val="000602A0"/>
    <w:rsid w:val="00060CF7"/>
    <w:rsid w:val="00060DD8"/>
    <w:rsid w:val="00061717"/>
    <w:rsid w:val="0006184D"/>
    <w:rsid w:val="00061B50"/>
    <w:rsid w:val="00062924"/>
    <w:rsid w:val="00062E25"/>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70781"/>
    <w:rsid w:val="00070A66"/>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E2A"/>
    <w:rsid w:val="00081BB5"/>
    <w:rsid w:val="00081E2B"/>
    <w:rsid w:val="0008209D"/>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478"/>
    <w:rsid w:val="000977C3"/>
    <w:rsid w:val="000977F6"/>
    <w:rsid w:val="000979AC"/>
    <w:rsid w:val="00097A81"/>
    <w:rsid w:val="00097A8F"/>
    <w:rsid w:val="00097CB7"/>
    <w:rsid w:val="00097F20"/>
    <w:rsid w:val="000A01FA"/>
    <w:rsid w:val="000A0202"/>
    <w:rsid w:val="000A08C1"/>
    <w:rsid w:val="000A0A8C"/>
    <w:rsid w:val="000A0D17"/>
    <w:rsid w:val="000A0DBE"/>
    <w:rsid w:val="000A11D2"/>
    <w:rsid w:val="000A15F3"/>
    <w:rsid w:val="000A1B88"/>
    <w:rsid w:val="000A26A1"/>
    <w:rsid w:val="000A2D8F"/>
    <w:rsid w:val="000A3564"/>
    <w:rsid w:val="000A475C"/>
    <w:rsid w:val="000A4A89"/>
    <w:rsid w:val="000A52B2"/>
    <w:rsid w:val="000A583C"/>
    <w:rsid w:val="000A5C81"/>
    <w:rsid w:val="000A5E59"/>
    <w:rsid w:val="000A643C"/>
    <w:rsid w:val="000A6662"/>
    <w:rsid w:val="000A70A0"/>
    <w:rsid w:val="000A7F79"/>
    <w:rsid w:val="000B01DD"/>
    <w:rsid w:val="000B0212"/>
    <w:rsid w:val="000B02BB"/>
    <w:rsid w:val="000B0B05"/>
    <w:rsid w:val="000B0B8D"/>
    <w:rsid w:val="000B0E49"/>
    <w:rsid w:val="000B0F4B"/>
    <w:rsid w:val="000B107C"/>
    <w:rsid w:val="000B1A2D"/>
    <w:rsid w:val="000B1A54"/>
    <w:rsid w:val="000B2030"/>
    <w:rsid w:val="000B2125"/>
    <w:rsid w:val="000B259B"/>
    <w:rsid w:val="000B25B7"/>
    <w:rsid w:val="000B3C4A"/>
    <w:rsid w:val="000B43BD"/>
    <w:rsid w:val="000B45EA"/>
    <w:rsid w:val="000B5B1C"/>
    <w:rsid w:val="000B5D35"/>
    <w:rsid w:val="000B5F60"/>
    <w:rsid w:val="000B68C6"/>
    <w:rsid w:val="000B692C"/>
    <w:rsid w:val="000B6BD2"/>
    <w:rsid w:val="000B6D05"/>
    <w:rsid w:val="000B778A"/>
    <w:rsid w:val="000B7920"/>
    <w:rsid w:val="000B7B44"/>
    <w:rsid w:val="000C01C4"/>
    <w:rsid w:val="000C1A87"/>
    <w:rsid w:val="000C2A48"/>
    <w:rsid w:val="000C2DD7"/>
    <w:rsid w:val="000C3A74"/>
    <w:rsid w:val="000C3BC6"/>
    <w:rsid w:val="000C4158"/>
    <w:rsid w:val="000C4888"/>
    <w:rsid w:val="000C4A6C"/>
    <w:rsid w:val="000C4C33"/>
    <w:rsid w:val="000C4F44"/>
    <w:rsid w:val="000C5119"/>
    <w:rsid w:val="000C5AA8"/>
    <w:rsid w:val="000C5C3F"/>
    <w:rsid w:val="000C7602"/>
    <w:rsid w:val="000C7656"/>
    <w:rsid w:val="000C79D8"/>
    <w:rsid w:val="000D08EC"/>
    <w:rsid w:val="000D0B4E"/>
    <w:rsid w:val="000D0BFE"/>
    <w:rsid w:val="000D10AD"/>
    <w:rsid w:val="000D1626"/>
    <w:rsid w:val="000D18F5"/>
    <w:rsid w:val="000D2904"/>
    <w:rsid w:val="000D2E21"/>
    <w:rsid w:val="000D2EF5"/>
    <w:rsid w:val="000D360A"/>
    <w:rsid w:val="000D367E"/>
    <w:rsid w:val="000D43F1"/>
    <w:rsid w:val="000D48AF"/>
    <w:rsid w:val="000D5403"/>
    <w:rsid w:val="000D57FE"/>
    <w:rsid w:val="000D5C8A"/>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888"/>
    <w:rsid w:val="000E49E0"/>
    <w:rsid w:val="000E4A18"/>
    <w:rsid w:val="000E4C40"/>
    <w:rsid w:val="000E5A0A"/>
    <w:rsid w:val="000E5BBA"/>
    <w:rsid w:val="000E62EC"/>
    <w:rsid w:val="000E6438"/>
    <w:rsid w:val="000E6CBE"/>
    <w:rsid w:val="000E6DBF"/>
    <w:rsid w:val="000E7258"/>
    <w:rsid w:val="000E7B6F"/>
    <w:rsid w:val="000F03CA"/>
    <w:rsid w:val="000F085D"/>
    <w:rsid w:val="000F1617"/>
    <w:rsid w:val="000F1BEB"/>
    <w:rsid w:val="000F1C33"/>
    <w:rsid w:val="000F2855"/>
    <w:rsid w:val="000F2E90"/>
    <w:rsid w:val="000F2F2E"/>
    <w:rsid w:val="000F302D"/>
    <w:rsid w:val="000F3310"/>
    <w:rsid w:val="000F33B5"/>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C7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1E5D"/>
    <w:rsid w:val="00122655"/>
    <w:rsid w:val="001227B6"/>
    <w:rsid w:val="001229C5"/>
    <w:rsid w:val="0012389B"/>
    <w:rsid w:val="0012408F"/>
    <w:rsid w:val="00124095"/>
    <w:rsid w:val="001244D0"/>
    <w:rsid w:val="0012526F"/>
    <w:rsid w:val="00125E12"/>
    <w:rsid w:val="00125FD9"/>
    <w:rsid w:val="00126852"/>
    <w:rsid w:val="00126E60"/>
    <w:rsid w:val="00126F13"/>
    <w:rsid w:val="001306AA"/>
    <w:rsid w:val="001309F4"/>
    <w:rsid w:val="00130CE4"/>
    <w:rsid w:val="00131EE8"/>
    <w:rsid w:val="001325ED"/>
    <w:rsid w:val="0013275C"/>
    <w:rsid w:val="00132802"/>
    <w:rsid w:val="00133239"/>
    <w:rsid w:val="00133758"/>
    <w:rsid w:val="00133D36"/>
    <w:rsid w:val="001340CC"/>
    <w:rsid w:val="001341E3"/>
    <w:rsid w:val="001352BE"/>
    <w:rsid w:val="001364F1"/>
    <w:rsid w:val="0013657B"/>
    <w:rsid w:val="001367F5"/>
    <w:rsid w:val="00136A1F"/>
    <w:rsid w:val="00136D6C"/>
    <w:rsid w:val="00136E40"/>
    <w:rsid w:val="00137935"/>
    <w:rsid w:val="00140ABD"/>
    <w:rsid w:val="00141C2B"/>
    <w:rsid w:val="0014243A"/>
    <w:rsid w:val="001424E0"/>
    <w:rsid w:val="0014278D"/>
    <w:rsid w:val="0014285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5004C"/>
    <w:rsid w:val="00150718"/>
    <w:rsid w:val="00150EC8"/>
    <w:rsid w:val="00151755"/>
    <w:rsid w:val="00151AB8"/>
    <w:rsid w:val="00152087"/>
    <w:rsid w:val="001523B5"/>
    <w:rsid w:val="0015266F"/>
    <w:rsid w:val="0015333F"/>
    <w:rsid w:val="0015419B"/>
    <w:rsid w:val="001549CE"/>
    <w:rsid w:val="001560CF"/>
    <w:rsid w:val="001564DF"/>
    <w:rsid w:val="001566D5"/>
    <w:rsid w:val="001574CC"/>
    <w:rsid w:val="0015750D"/>
    <w:rsid w:val="001576E1"/>
    <w:rsid w:val="00157FDB"/>
    <w:rsid w:val="00161C87"/>
    <w:rsid w:val="00161CD6"/>
    <w:rsid w:val="00162C94"/>
    <w:rsid w:val="00162ED3"/>
    <w:rsid w:val="00163A28"/>
    <w:rsid w:val="00163B8E"/>
    <w:rsid w:val="001642FF"/>
    <w:rsid w:val="00164320"/>
    <w:rsid w:val="0016483B"/>
    <w:rsid w:val="00164AD1"/>
    <w:rsid w:val="00165731"/>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007C"/>
    <w:rsid w:val="001816F3"/>
    <w:rsid w:val="00181D43"/>
    <w:rsid w:val="00182276"/>
    <w:rsid w:val="001825B0"/>
    <w:rsid w:val="0018272A"/>
    <w:rsid w:val="001828DC"/>
    <w:rsid w:val="00183DDA"/>
    <w:rsid w:val="00183FA9"/>
    <w:rsid w:val="0018543D"/>
    <w:rsid w:val="00186579"/>
    <w:rsid w:val="00186B09"/>
    <w:rsid w:val="001879AB"/>
    <w:rsid w:val="00187C05"/>
    <w:rsid w:val="00187C52"/>
    <w:rsid w:val="00187E81"/>
    <w:rsid w:val="00190227"/>
    <w:rsid w:val="001910E0"/>
    <w:rsid w:val="00191ED9"/>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86A"/>
    <w:rsid w:val="001A099B"/>
    <w:rsid w:val="001A0EA9"/>
    <w:rsid w:val="001A10DC"/>
    <w:rsid w:val="001A198F"/>
    <w:rsid w:val="001A2171"/>
    <w:rsid w:val="001A2537"/>
    <w:rsid w:val="001A331F"/>
    <w:rsid w:val="001A3581"/>
    <w:rsid w:val="001A4630"/>
    <w:rsid w:val="001A4D64"/>
    <w:rsid w:val="001A513B"/>
    <w:rsid w:val="001A5590"/>
    <w:rsid w:val="001A5B70"/>
    <w:rsid w:val="001A6047"/>
    <w:rsid w:val="001A61D8"/>
    <w:rsid w:val="001A6D20"/>
    <w:rsid w:val="001A7254"/>
    <w:rsid w:val="001A7307"/>
    <w:rsid w:val="001A7524"/>
    <w:rsid w:val="001A758F"/>
    <w:rsid w:val="001A7FA6"/>
    <w:rsid w:val="001B04E1"/>
    <w:rsid w:val="001B0A84"/>
    <w:rsid w:val="001B18AF"/>
    <w:rsid w:val="001B1A86"/>
    <w:rsid w:val="001B1D4B"/>
    <w:rsid w:val="001B1F04"/>
    <w:rsid w:val="001B22F6"/>
    <w:rsid w:val="001B2353"/>
    <w:rsid w:val="001B2F69"/>
    <w:rsid w:val="001B582E"/>
    <w:rsid w:val="001B611C"/>
    <w:rsid w:val="001B73A5"/>
    <w:rsid w:val="001B762C"/>
    <w:rsid w:val="001B7671"/>
    <w:rsid w:val="001B7FEB"/>
    <w:rsid w:val="001C0E55"/>
    <w:rsid w:val="001C1F22"/>
    <w:rsid w:val="001C2AE1"/>
    <w:rsid w:val="001C2B8E"/>
    <w:rsid w:val="001C3EF2"/>
    <w:rsid w:val="001C437E"/>
    <w:rsid w:val="001C4399"/>
    <w:rsid w:val="001C480B"/>
    <w:rsid w:val="001C4E1F"/>
    <w:rsid w:val="001C69F3"/>
    <w:rsid w:val="001C6D8F"/>
    <w:rsid w:val="001C7336"/>
    <w:rsid w:val="001C73B0"/>
    <w:rsid w:val="001D0FF6"/>
    <w:rsid w:val="001D13BC"/>
    <w:rsid w:val="001D1D90"/>
    <w:rsid w:val="001D286F"/>
    <w:rsid w:val="001D45CC"/>
    <w:rsid w:val="001D5751"/>
    <w:rsid w:val="001D57C6"/>
    <w:rsid w:val="001D5A20"/>
    <w:rsid w:val="001D5CF8"/>
    <w:rsid w:val="001D625F"/>
    <w:rsid w:val="001D70BA"/>
    <w:rsid w:val="001D74AA"/>
    <w:rsid w:val="001D77F7"/>
    <w:rsid w:val="001E130A"/>
    <w:rsid w:val="001E1EC9"/>
    <w:rsid w:val="001E203A"/>
    <w:rsid w:val="001E28FB"/>
    <w:rsid w:val="001E3030"/>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2F5"/>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4039"/>
    <w:rsid w:val="0021459D"/>
    <w:rsid w:val="00214E0D"/>
    <w:rsid w:val="00215261"/>
    <w:rsid w:val="002160EC"/>
    <w:rsid w:val="0021615A"/>
    <w:rsid w:val="00217020"/>
    <w:rsid w:val="002170A4"/>
    <w:rsid w:val="00217911"/>
    <w:rsid w:val="00217AA0"/>
    <w:rsid w:val="00217B22"/>
    <w:rsid w:val="002200FD"/>
    <w:rsid w:val="00220189"/>
    <w:rsid w:val="0022198A"/>
    <w:rsid w:val="00221D06"/>
    <w:rsid w:val="00222520"/>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3777F"/>
    <w:rsid w:val="002407FF"/>
    <w:rsid w:val="00240FA7"/>
    <w:rsid w:val="00240FC8"/>
    <w:rsid w:val="00241137"/>
    <w:rsid w:val="00241DCF"/>
    <w:rsid w:val="00242081"/>
    <w:rsid w:val="00242747"/>
    <w:rsid w:val="00242ED0"/>
    <w:rsid w:val="00243012"/>
    <w:rsid w:val="002431D5"/>
    <w:rsid w:val="00243304"/>
    <w:rsid w:val="00243E36"/>
    <w:rsid w:val="00244101"/>
    <w:rsid w:val="002451D1"/>
    <w:rsid w:val="00245EE7"/>
    <w:rsid w:val="00247A87"/>
    <w:rsid w:val="00247BCB"/>
    <w:rsid w:val="00250542"/>
    <w:rsid w:val="0025144F"/>
    <w:rsid w:val="002518C1"/>
    <w:rsid w:val="002519D9"/>
    <w:rsid w:val="00252837"/>
    <w:rsid w:val="00252DFA"/>
    <w:rsid w:val="00253F19"/>
    <w:rsid w:val="00254705"/>
    <w:rsid w:val="0025479C"/>
    <w:rsid w:val="00254978"/>
    <w:rsid w:val="00254CD2"/>
    <w:rsid w:val="00255ABC"/>
    <w:rsid w:val="00255F29"/>
    <w:rsid w:val="002562A2"/>
    <w:rsid w:val="00257196"/>
    <w:rsid w:val="00257BB0"/>
    <w:rsid w:val="0026028A"/>
    <w:rsid w:val="00260594"/>
    <w:rsid w:val="00260637"/>
    <w:rsid w:val="00260790"/>
    <w:rsid w:val="00261347"/>
    <w:rsid w:val="00261A6D"/>
    <w:rsid w:val="002623C6"/>
    <w:rsid w:val="00263888"/>
    <w:rsid w:val="00263E5D"/>
    <w:rsid w:val="0026467A"/>
    <w:rsid w:val="002653D5"/>
    <w:rsid w:val="0026589C"/>
    <w:rsid w:val="00265A26"/>
    <w:rsid w:val="00265F82"/>
    <w:rsid w:val="00266011"/>
    <w:rsid w:val="00266122"/>
    <w:rsid w:val="00266147"/>
    <w:rsid w:val="0026631C"/>
    <w:rsid w:val="002668E8"/>
    <w:rsid w:val="00266F97"/>
    <w:rsid w:val="002670D7"/>
    <w:rsid w:val="0026746E"/>
    <w:rsid w:val="00267B8B"/>
    <w:rsid w:val="00267EE4"/>
    <w:rsid w:val="00271E00"/>
    <w:rsid w:val="002722C0"/>
    <w:rsid w:val="00272A5B"/>
    <w:rsid w:val="00272C9A"/>
    <w:rsid w:val="0027360D"/>
    <w:rsid w:val="0027525B"/>
    <w:rsid w:val="002756BD"/>
    <w:rsid w:val="00275747"/>
    <w:rsid w:val="00275A54"/>
    <w:rsid w:val="0027611E"/>
    <w:rsid w:val="00276345"/>
    <w:rsid w:val="002766AB"/>
    <w:rsid w:val="00277EDF"/>
    <w:rsid w:val="00280A18"/>
    <w:rsid w:val="002810FF"/>
    <w:rsid w:val="002817B9"/>
    <w:rsid w:val="00281B96"/>
    <w:rsid w:val="00281CC8"/>
    <w:rsid w:val="00282096"/>
    <w:rsid w:val="00282FED"/>
    <w:rsid w:val="0028355D"/>
    <w:rsid w:val="0028383A"/>
    <w:rsid w:val="00283911"/>
    <w:rsid w:val="00284B2A"/>
    <w:rsid w:val="00284E80"/>
    <w:rsid w:val="002862B1"/>
    <w:rsid w:val="00286407"/>
    <w:rsid w:val="0028667C"/>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461"/>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792"/>
    <w:rsid w:val="002B7A3A"/>
    <w:rsid w:val="002B7B5D"/>
    <w:rsid w:val="002B7DA7"/>
    <w:rsid w:val="002B7F07"/>
    <w:rsid w:val="002C0B27"/>
    <w:rsid w:val="002C1741"/>
    <w:rsid w:val="002C2438"/>
    <w:rsid w:val="002C2811"/>
    <w:rsid w:val="002C290A"/>
    <w:rsid w:val="002C2D09"/>
    <w:rsid w:val="002C399A"/>
    <w:rsid w:val="002C5067"/>
    <w:rsid w:val="002C59AD"/>
    <w:rsid w:val="002C5A07"/>
    <w:rsid w:val="002C67B4"/>
    <w:rsid w:val="002C6AF5"/>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6B"/>
    <w:rsid w:val="002E46C0"/>
    <w:rsid w:val="002E4782"/>
    <w:rsid w:val="002E4BB9"/>
    <w:rsid w:val="002E4FBA"/>
    <w:rsid w:val="002E56FA"/>
    <w:rsid w:val="002E5707"/>
    <w:rsid w:val="002E57D0"/>
    <w:rsid w:val="002E6569"/>
    <w:rsid w:val="002E676E"/>
    <w:rsid w:val="002E6FF2"/>
    <w:rsid w:val="002E7560"/>
    <w:rsid w:val="002E7DF7"/>
    <w:rsid w:val="002F143D"/>
    <w:rsid w:val="002F1813"/>
    <w:rsid w:val="002F24D3"/>
    <w:rsid w:val="002F26EB"/>
    <w:rsid w:val="002F2845"/>
    <w:rsid w:val="002F3EF8"/>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21"/>
    <w:rsid w:val="00300ADC"/>
    <w:rsid w:val="00300DD9"/>
    <w:rsid w:val="00301BF3"/>
    <w:rsid w:val="003026A8"/>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3246"/>
    <w:rsid w:val="003138F1"/>
    <w:rsid w:val="003139B4"/>
    <w:rsid w:val="00314098"/>
    <w:rsid w:val="003140DB"/>
    <w:rsid w:val="00314EB0"/>
    <w:rsid w:val="00314EF3"/>
    <w:rsid w:val="003157CF"/>
    <w:rsid w:val="00315CE2"/>
    <w:rsid w:val="003163A7"/>
    <w:rsid w:val="00316438"/>
    <w:rsid w:val="00316777"/>
    <w:rsid w:val="00316E02"/>
    <w:rsid w:val="0032093E"/>
    <w:rsid w:val="00320A2C"/>
    <w:rsid w:val="00320F9B"/>
    <w:rsid w:val="00321BF7"/>
    <w:rsid w:val="00321FC6"/>
    <w:rsid w:val="003221F6"/>
    <w:rsid w:val="0032234C"/>
    <w:rsid w:val="00322556"/>
    <w:rsid w:val="00324219"/>
    <w:rsid w:val="0032426A"/>
    <w:rsid w:val="0032521D"/>
    <w:rsid w:val="00325379"/>
    <w:rsid w:val="003255C4"/>
    <w:rsid w:val="00325ED7"/>
    <w:rsid w:val="00326311"/>
    <w:rsid w:val="003264FF"/>
    <w:rsid w:val="00326A3E"/>
    <w:rsid w:val="00326D37"/>
    <w:rsid w:val="003270C9"/>
    <w:rsid w:val="00327365"/>
    <w:rsid w:val="00327B24"/>
    <w:rsid w:val="003306B9"/>
    <w:rsid w:val="00330F88"/>
    <w:rsid w:val="003313BD"/>
    <w:rsid w:val="0033178E"/>
    <w:rsid w:val="0033180E"/>
    <w:rsid w:val="00332BA6"/>
    <w:rsid w:val="00332BC9"/>
    <w:rsid w:val="00332C3E"/>
    <w:rsid w:val="00332D39"/>
    <w:rsid w:val="00333815"/>
    <w:rsid w:val="00333816"/>
    <w:rsid w:val="003350F4"/>
    <w:rsid w:val="00335B2A"/>
    <w:rsid w:val="00335C88"/>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929"/>
    <w:rsid w:val="00350BED"/>
    <w:rsid w:val="00351144"/>
    <w:rsid w:val="00351678"/>
    <w:rsid w:val="003517CE"/>
    <w:rsid w:val="00352025"/>
    <w:rsid w:val="00352A4D"/>
    <w:rsid w:val="00352C66"/>
    <w:rsid w:val="00353590"/>
    <w:rsid w:val="00353856"/>
    <w:rsid w:val="00354CFA"/>
    <w:rsid w:val="00354D00"/>
    <w:rsid w:val="00354FA8"/>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E39"/>
    <w:rsid w:val="00361F18"/>
    <w:rsid w:val="00361F7B"/>
    <w:rsid w:val="00362243"/>
    <w:rsid w:val="003624D7"/>
    <w:rsid w:val="0036280D"/>
    <w:rsid w:val="003635ED"/>
    <w:rsid w:val="00364AB0"/>
    <w:rsid w:val="00364EE5"/>
    <w:rsid w:val="003654F8"/>
    <w:rsid w:val="00365F4F"/>
    <w:rsid w:val="00366269"/>
    <w:rsid w:val="0036682A"/>
    <w:rsid w:val="00367096"/>
    <w:rsid w:val="0036710A"/>
    <w:rsid w:val="00367200"/>
    <w:rsid w:val="003700D4"/>
    <w:rsid w:val="00371483"/>
    <w:rsid w:val="00371532"/>
    <w:rsid w:val="00372A89"/>
    <w:rsid w:val="003730E2"/>
    <w:rsid w:val="00373172"/>
    <w:rsid w:val="003732A6"/>
    <w:rsid w:val="00373C2C"/>
    <w:rsid w:val="00374936"/>
    <w:rsid w:val="00374CF0"/>
    <w:rsid w:val="003750AB"/>
    <w:rsid w:val="0037519E"/>
    <w:rsid w:val="00375F34"/>
    <w:rsid w:val="00376067"/>
    <w:rsid w:val="00376CE7"/>
    <w:rsid w:val="003777D2"/>
    <w:rsid w:val="00377958"/>
    <w:rsid w:val="00377AD3"/>
    <w:rsid w:val="00377BCE"/>
    <w:rsid w:val="00377D43"/>
    <w:rsid w:val="00380A52"/>
    <w:rsid w:val="00380EF5"/>
    <w:rsid w:val="00381138"/>
    <w:rsid w:val="003811D1"/>
    <w:rsid w:val="003812C8"/>
    <w:rsid w:val="0038143F"/>
    <w:rsid w:val="003815BE"/>
    <w:rsid w:val="00381E96"/>
    <w:rsid w:val="00382770"/>
    <w:rsid w:val="00382CCC"/>
    <w:rsid w:val="00384C5B"/>
    <w:rsid w:val="00384D46"/>
    <w:rsid w:val="00385EB7"/>
    <w:rsid w:val="003904DC"/>
    <w:rsid w:val="003907EA"/>
    <w:rsid w:val="00390B63"/>
    <w:rsid w:val="00390BD2"/>
    <w:rsid w:val="00390DBF"/>
    <w:rsid w:val="003914B2"/>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411E"/>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3A5"/>
    <w:rsid w:val="003C648D"/>
    <w:rsid w:val="003C7A7E"/>
    <w:rsid w:val="003C7DA2"/>
    <w:rsid w:val="003C7E54"/>
    <w:rsid w:val="003D02E8"/>
    <w:rsid w:val="003D06AF"/>
    <w:rsid w:val="003D12A7"/>
    <w:rsid w:val="003D20B5"/>
    <w:rsid w:val="003D2ADC"/>
    <w:rsid w:val="003D2C01"/>
    <w:rsid w:val="003D37C7"/>
    <w:rsid w:val="003D3AAD"/>
    <w:rsid w:val="003D437C"/>
    <w:rsid w:val="003D471C"/>
    <w:rsid w:val="003D4B03"/>
    <w:rsid w:val="003D4F8F"/>
    <w:rsid w:val="003D4FA3"/>
    <w:rsid w:val="003D533B"/>
    <w:rsid w:val="003D5C65"/>
    <w:rsid w:val="003D61AD"/>
    <w:rsid w:val="003D6A36"/>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F6F"/>
    <w:rsid w:val="003E51F9"/>
    <w:rsid w:val="003E5B75"/>
    <w:rsid w:val="003E6AAB"/>
    <w:rsid w:val="003E6BA8"/>
    <w:rsid w:val="003E71AA"/>
    <w:rsid w:val="003E77D8"/>
    <w:rsid w:val="003F01D0"/>
    <w:rsid w:val="003F01ED"/>
    <w:rsid w:val="003F07D1"/>
    <w:rsid w:val="003F09A1"/>
    <w:rsid w:val="003F108D"/>
    <w:rsid w:val="003F11B0"/>
    <w:rsid w:val="003F15C5"/>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B12"/>
    <w:rsid w:val="003F6139"/>
    <w:rsid w:val="003F66E5"/>
    <w:rsid w:val="003F6D6F"/>
    <w:rsid w:val="003F6D7D"/>
    <w:rsid w:val="003F6F22"/>
    <w:rsid w:val="003F7BDA"/>
    <w:rsid w:val="0040008C"/>
    <w:rsid w:val="00400904"/>
    <w:rsid w:val="0040105C"/>
    <w:rsid w:val="004013A7"/>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646C"/>
    <w:rsid w:val="00436538"/>
    <w:rsid w:val="00440367"/>
    <w:rsid w:val="00440973"/>
    <w:rsid w:val="00440DA6"/>
    <w:rsid w:val="00440EDE"/>
    <w:rsid w:val="00440FB9"/>
    <w:rsid w:val="00441022"/>
    <w:rsid w:val="004417CC"/>
    <w:rsid w:val="004419EA"/>
    <w:rsid w:val="00441D65"/>
    <w:rsid w:val="00441E97"/>
    <w:rsid w:val="00442A1B"/>
    <w:rsid w:val="00442F0D"/>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2123"/>
    <w:rsid w:val="00452551"/>
    <w:rsid w:val="00452B0E"/>
    <w:rsid w:val="00452B81"/>
    <w:rsid w:val="0045331A"/>
    <w:rsid w:val="0045364C"/>
    <w:rsid w:val="00453782"/>
    <w:rsid w:val="00453C2A"/>
    <w:rsid w:val="00453F16"/>
    <w:rsid w:val="00453FF2"/>
    <w:rsid w:val="00455C1E"/>
    <w:rsid w:val="00456263"/>
    <w:rsid w:val="00456851"/>
    <w:rsid w:val="00456EAC"/>
    <w:rsid w:val="00457C8B"/>
    <w:rsid w:val="0046072E"/>
    <w:rsid w:val="00461170"/>
    <w:rsid w:val="00461627"/>
    <w:rsid w:val="00461F10"/>
    <w:rsid w:val="00462493"/>
    <w:rsid w:val="00463191"/>
    <w:rsid w:val="0046393D"/>
    <w:rsid w:val="00463C2D"/>
    <w:rsid w:val="004641F5"/>
    <w:rsid w:val="004645AC"/>
    <w:rsid w:val="00464769"/>
    <w:rsid w:val="0046487E"/>
    <w:rsid w:val="00464A51"/>
    <w:rsid w:val="00464FE0"/>
    <w:rsid w:val="004656DB"/>
    <w:rsid w:val="00465EAE"/>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4B45"/>
    <w:rsid w:val="00485567"/>
    <w:rsid w:val="0048574C"/>
    <w:rsid w:val="00486871"/>
    <w:rsid w:val="00486A88"/>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51AE"/>
    <w:rsid w:val="00495A6F"/>
    <w:rsid w:val="004960C9"/>
    <w:rsid w:val="00496CB5"/>
    <w:rsid w:val="00496E05"/>
    <w:rsid w:val="00497067"/>
    <w:rsid w:val="00497F11"/>
    <w:rsid w:val="004A0001"/>
    <w:rsid w:val="004A04F0"/>
    <w:rsid w:val="004A0742"/>
    <w:rsid w:val="004A09C1"/>
    <w:rsid w:val="004A0CEB"/>
    <w:rsid w:val="004A0D08"/>
    <w:rsid w:val="004A1A6D"/>
    <w:rsid w:val="004A2790"/>
    <w:rsid w:val="004A293E"/>
    <w:rsid w:val="004A2E6E"/>
    <w:rsid w:val="004A405C"/>
    <w:rsid w:val="004A410B"/>
    <w:rsid w:val="004A44A7"/>
    <w:rsid w:val="004A5B23"/>
    <w:rsid w:val="004A673A"/>
    <w:rsid w:val="004A6A02"/>
    <w:rsid w:val="004A6A07"/>
    <w:rsid w:val="004A6CF9"/>
    <w:rsid w:val="004A73C4"/>
    <w:rsid w:val="004A778D"/>
    <w:rsid w:val="004A7D58"/>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838"/>
    <w:rsid w:val="004C3914"/>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6C0B"/>
    <w:rsid w:val="004F6C6F"/>
    <w:rsid w:val="004F6F47"/>
    <w:rsid w:val="004F74B1"/>
    <w:rsid w:val="004F75FF"/>
    <w:rsid w:val="0050026E"/>
    <w:rsid w:val="0050045E"/>
    <w:rsid w:val="005005CB"/>
    <w:rsid w:val="00500702"/>
    <w:rsid w:val="00500984"/>
    <w:rsid w:val="00500CF0"/>
    <w:rsid w:val="00500E46"/>
    <w:rsid w:val="00501505"/>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07E8C"/>
    <w:rsid w:val="00510070"/>
    <w:rsid w:val="0051027E"/>
    <w:rsid w:val="00510701"/>
    <w:rsid w:val="00510AF1"/>
    <w:rsid w:val="0051102B"/>
    <w:rsid w:val="00511476"/>
    <w:rsid w:val="00511810"/>
    <w:rsid w:val="005128D7"/>
    <w:rsid w:val="0051293C"/>
    <w:rsid w:val="0051388D"/>
    <w:rsid w:val="00513C1A"/>
    <w:rsid w:val="0051402B"/>
    <w:rsid w:val="005147B6"/>
    <w:rsid w:val="00514BF1"/>
    <w:rsid w:val="00515089"/>
    <w:rsid w:val="00515A69"/>
    <w:rsid w:val="00515C0E"/>
    <w:rsid w:val="00515FF4"/>
    <w:rsid w:val="00516CB5"/>
    <w:rsid w:val="005174D0"/>
    <w:rsid w:val="0051781E"/>
    <w:rsid w:val="005206AA"/>
    <w:rsid w:val="00521142"/>
    <w:rsid w:val="00521B0E"/>
    <w:rsid w:val="00521FC8"/>
    <w:rsid w:val="00522380"/>
    <w:rsid w:val="0052293D"/>
    <w:rsid w:val="00523930"/>
    <w:rsid w:val="00523C36"/>
    <w:rsid w:val="0052406B"/>
    <w:rsid w:val="0052411C"/>
    <w:rsid w:val="0052437E"/>
    <w:rsid w:val="00525B46"/>
    <w:rsid w:val="00525D7F"/>
    <w:rsid w:val="00526304"/>
    <w:rsid w:val="0052635D"/>
    <w:rsid w:val="005303FB"/>
    <w:rsid w:val="00530459"/>
    <w:rsid w:val="00530A0A"/>
    <w:rsid w:val="00531581"/>
    <w:rsid w:val="00531A8B"/>
    <w:rsid w:val="00532518"/>
    <w:rsid w:val="005328EF"/>
    <w:rsid w:val="00532FB9"/>
    <w:rsid w:val="00532FE7"/>
    <w:rsid w:val="0053323B"/>
    <w:rsid w:val="00533CBF"/>
    <w:rsid w:val="0053400F"/>
    <w:rsid w:val="0053449C"/>
    <w:rsid w:val="00534B79"/>
    <w:rsid w:val="005358E3"/>
    <w:rsid w:val="00536512"/>
    <w:rsid w:val="00536B2E"/>
    <w:rsid w:val="00537CD1"/>
    <w:rsid w:val="00540773"/>
    <w:rsid w:val="00540E8A"/>
    <w:rsid w:val="00540F80"/>
    <w:rsid w:val="005413C6"/>
    <w:rsid w:val="0054153A"/>
    <w:rsid w:val="00541EFF"/>
    <w:rsid w:val="00542C24"/>
    <w:rsid w:val="00542D4E"/>
    <w:rsid w:val="0054331F"/>
    <w:rsid w:val="0054369E"/>
    <w:rsid w:val="00543AE8"/>
    <w:rsid w:val="00543EA3"/>
    <w:rsid w:val="005441F0"/>
    <w:rsid w:val="0054447A"/>
    <w:rsid w:val="00544605"/>
    <w:rsid w:val="00544875"/>
    <w:rsid w:val="00544BB3"/>
    <w:rsid w:val="00544C74"/>
    <w:rsid w:val="00545137"/>
    <w:rsid w:val="005453F0"/>
    <w:rsid w:val="00545776"/>
    <w:rsid w:val="00545E17"/>
    <w:rsid w:val="0054678B"/>
    <w:rsid w:val="0054738C"/>
    <w:rsid w:val="00547B33"/>
    <w:rsid w:val="005500A1"/>
    <w:rsid w:val="0055058F"/>
    <w:rsid w:val="00550B56"/>
    <w:rsid w:val="005511BC"/>
    <w:rsid w:val="00551C98"/>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635A"/>
    <w:rsid w:val="00566DFF"/>
    <w:rsid w:val="00570147"/>
    <w:rsid w:val="00570834"/>
    <w:rsid w:val="005708E8"/>
    <w:rsid w:val="00570A29"/>
    <w:rsid w:val="00570B3B"/>
    <w:rsid w:val="00570FF2"/>
    <w:rsid w:val="0057234B"/>
    <w:rsid w:val="005729F8"/>
    <w:rsid w:val="00573B99"/>
    <w:rsid w:val="005745C7"/>
    <w:rsid w:val="005752C9"/>
    <w:rsid w:val="00575E17"/>
    <w:rsid w:val="00576109"/>
    <w:rsid w:val="005764B6"/>
    <w:rsid w:val="00576757"/>
    <w:rsid w:val="00576DC3"/>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722"/>
    <w:rsid w:val="00586C81"/>
    <w:rsid w:val="00587FB5"/>
    <w:rsid w:val="005905C4"/>
    <w:rsid w:val="00591565"/>
    <w:rsid w:val="00591888"/>
    <w:rsid w:val="0059193B"/>
    <w:rsid w:val="00591EFB"/>
    <w:rsid w:val="00591F9C"/>
    <w:rsid w:val="00592A47"/>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401B"/>
    <w:rsid w:val="005A510E"/>
    <w:rsid w:val="005A525F"/>
    <w:rsid w:val="005A5E76"/>
    <w:rsid w:val="005A66F2"/>
    <w:rsid w:val="005A67C7"/>
    <w:rsid w:val="005A6AA0"/>
    <w:rsid w:val="005A6B0C"/>
    <w:rsid w:val="005A6B73"/>
    <w:rsid w:val="005A6FAA"/>
    <w:rsid w:val="005A70FE"/>
    <w:rsid w:val="005A7769"/>
    <w:rsid w:val="005A77F0"/>
    <w:rsid w:val="005A7F84"/>
    <w:rsid w:val="005B0984"/>
    <w:rsid w:val="005B0CC3"/>
    <w:rsid w:val="005B15A6"/>
    <w:rsid w:val="005B15BE"/>
    <w:rsid w:val="005B1BBC"/>
    <w:rsid w:val="005B2703"/>
    <w:rsid w:val="005B30AB"/>
    <w:rsid w:val="005B341F"/>
    <w:rsid w:val="005B34CC"/>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1747"/>
    <w:rsid w:val="005C18DA"/>
    <w:rsid w:val="005C2026"/>
    <w:rsid w:val="005C217F"/>
    <w:rsid w:val="005C25BF"/>
    <w:rsid w:val="005C2ADA"/>
    <w:rsid w:val="005C3E96"/>
    <w:rsid w:val="005C4138"/>
    <w:rsid w:val="005C44AC"/>
    <w:rsid w:val="005C4D6C"/>
    <w:rsid w:val="005C5693"/>
    <w:rsid w:val="005C5894"/>
    <w:rsid w:val="005C5960"/>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33AF"/>
    <w:rsid w:val="005D3ABB"/>
    <w:rsid w:val="005D3E38"/>
    <w:rsid w:val="005D4204"/>
    <w:rsid w:val="005D43E4"/>
    <w:rsid w:val="005D4EA1"/>
    <w:rsid w:val="005D54BA"/>
    <w:rsid w:val="005D5A50"/>
    <w:rsid w:val="005D5CF1"/>
    <w:rsid w:val="005D5EE2"/>
    <w:rsid w:val="005D6355"/>
    <w:rsid w:val="005D6545"/>
    <w:rsid w:val="005D73DA"/>
    <w:rsid w:val="005D7B14"/>
    <w:rsid w:val="005E03D4"/>
    <w:rsid w:val="005E09D6"/>
    <w:rsid w:val="005E0D6A"/>
    <w:rsid w:val="005E0F05"/>
    <w:rsid w:val="005E1205"/>
    <w:rsid w:val="005E1216"/>
    <w:rsid w:val="005E2223"/>
    <w:rsid w:val="005E237D"/>
    <w:rsid w:val="005E2B2E"/>
    <w:rsid w:val="005E35F5"/>
    <w:rsid w:val="005E3770"/>
    <w:rsid w:val="005E3FB6"/>
    <w:rsid w:val="005E44FF"/>
    <w:rsid w:val="005E50C7"/>
    <w:rsid w:val="005E5512"/>
    <w:rsid w:val="005E5947"/>
    <w:rsid w:val="005E5A60"/>
    <w:rsid w:val="005E6E27"/>
    <w:rsid w:val="005E7A8F"/>
    <w:rsid w:val="005E7DB6"/>
    <w:rsid w:val="005F130C"/>
    <w:rsid w:val="005F1DEA"/>
    <w:rsid w:val="005F2288"/>
    <w:rsid w:val="005F2AC1"/>
    <w:rsid w:val="005F2BF6"/>
    <w:rsid w:val="005F2C82"/>
    <w:rsid w:val="005F2CB9"/>
    <w:rsid w:val="005F3205"/>
    <w:rsid w:val="005F341E"/>
    <w:rsid w:val="005F3B45"/>
    <w:rsid w:val="005F3B68"/>
    <w:rsid w:val="005F3B91"/>
    <w:rsid w:val="005F3E77"/>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648"/>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100FB"/>
    <w:rsid w:val="00610107"/>
    <w:rsid w:val="00610390"/>
    <w:rsid w:val="00610CE4"/>
    <w:rsid w:val="0061115E"/>
    <w:rsid w:val="00611D14"/>
    <w:rsid w:val="006128C7"/>
    <w:rsid w:val="00612A11"/>
    <w:rsid w:val="00612E9F"/>
    <w:rsid w:val="00612FE5"/>
    <w:rsid w:val="00613624"/>
    <w:rsid w:val="00613F5F"/>
    <w:rsid w:val="00615C87"/>
    <w:rsid w:val="00616045"/>
    <w:rsid w:val="006165F4"/>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727"/>
    <w:rsid w:val="00627D9A"/>
    <w:rsid w:val="00630138"/>
    <w:rsid w:val="0063032B"/>
    <w:rsid w:val="006315CA"/>
    <w:rsid w:val="0063169B"/>
    <w:rsid w:val="00633745"/>
    <w:rsid w:val="00634DF3"/>
    <w:rsid w:val="00635752"/>
    <w:rsid w:val="00635795"/>
    <w:rsid w:val="006357FC"/>
    <w:rsid w:val="00635F88"/>
    <w:rsid w:val="00636056"/>
    <w:rsid w:val="006365AE"/>
    <w:rsid w:val="006368E2"/>
    <w:rsid w:val="00636CB6"/>
    <w:rsid w:val="006376BF"/>
    <w:rsid w:val="0063784F"/>
    <w:rsid w:val="006400F7"/>
    <w:rsid w:val="0064076B"/>
    <w:rsid w:val="006408F0"/>
    <w:rsid w:val="00640AD6"/>
    <w:rsid w:val="0064154A"/>
    <w:rsid w:val="00641DA6"/>
    <w:rsid w:val="006422FA"/>
    <w:rsid w:val="00642438"/>
    <w:rsid w:val="0064290F"/>
    <w:rsid w:val="00642CE5"/>
    <w:rsid w:val="006432CA"/>
    <w:rsid w:val="006438A5"/>
    <w:rsid w:val="00643D63"/>
    <w:rsid w:val="00643DB0"/>
    <w:rsid w:val="00643E90"/>
    <w:rsid w:val="00643E9C"/>
    <w:rsid w:val="00644E57"/>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57FC5"/>
    <w:rsid w:val="0066032F"/>
    <w:rsid w:val="00660DF8"/>
    <w:rsid w:val="00661593"/>
    <w:rsid w:val="006616D5"/>
    <w:rsid w:val="00661E11"/>
    <w:rsid w:val="006626BD"/>
    <w:rsid w:val="006626C0"/>
    <w:rsid w:val="006627D5"/>
    <w:rsid w:val="00663FEF"/>
    <w:rsid w:val="00664378"/>
    <w:rsid w:val="0066458F"/>
    <w:rsid w:val="00664900"/>
    <w:rsid w:val="00664A93"/>
    <w:rsid w:val="00665D7D"/>
    <w:rsid w:val="00665DFD"/>
    <w:rsid w:val="00665FE6"/>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499"/>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501A"/>
    <w:rsid w:val="0068517E"/>
    <w:rsid w:val="00685BA9"/>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0968"/>
    <w:rsid w:val="006A1534"/>
    <w:rsid w:val="006A19C6"/>
    <w:rsid w:val="006A1ACB"/>
    <w:rsid w:val="006A39C1"/>
    <w:rsid w:val="006A4181"/>
    <w:rsid w:val="006A495E"/>
    <w:rsid w:val="006A5923"/>
    <w:rsid w:val="006A5BE8"/>
    <w:rsid w:val="006A5E08"/>
    <w:rsid w:val="006A6641"/>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635"/>
    <w:rsid w:val="006C2F15"/>
    <w:rsid w:val="006C35B6"/>
    <w:rsid w:val="006C3820"/>
    <w:rsid w:val="006C47A7"/>
    <w:rsid w:val="006C4A84"/>
    <w:rsid w:val="006C5941"/>
    <w:rsid w:val="006C5A47"/>
    <w:rsid w:val="006C6222"/>
    <w:rsid w:val="006C6259"/>
    <w:rsid w:val="006C6379"/>
    <w:rsid w:val="006C651A"/>
    <w:rsid w:val="006C714E"/>
    <w:rsid w:val="006C7607"/>
    <w:rsid w:val="006D0339"/>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79"/>
    <w:rsid w:val="006F18BA"/>
    <w:rsid w:val="006F1A90"/>
    <w:rsid w:val="006F1DBF"/>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3C5"/>
    <w:rsid w:val="00702589"/>
    <w:rsid w:val="0070266C"/>
    <w:rsid w:val="00702D86"/>
    <w:rsid w:val="007030DF"/>
    <w:rsid w:val="0070355E"/>
    <w:rsid w:val="00703B17"/>
    <w:rsid w:val="00703B2F"/>
    <w:rsid w:val="00703BCA"/>
    <w:rsid w:val="0070521B"/>
    <w:rsid w:val="00705987"/>
    <w:rsid w:val="0070672C"/>
    <w:rsid w:val="00706B53"/>
    <w:rsid w:val="00706C8D"/>
    <w:rsid w:val="00706D5A"/>
    <w:rsid w:val="00706E21"/>
    <w:rsid w:val="00707067"/>
    <w:rsid w:val="007072FE"/>
    <w:rsid w:val="0070797B"/>
    <w:rsid w:val="00707E44"/>
    <w:rsid w:val="00707FF7"/>
    <w:rsid w:val="007101AF"/>
    <w:rsid w:val="00711CA6"/>
    <w:rsid w:val="00714B43"/>
    <w:rsid w:val="00714B68"/>
    <w:rsid w:val="00714FE9"/>
    <w:rsid w:val="0071529C"/>
    <w:rsid w:val="007155E5"/>
    <w:rsid w:val="0071561E"/>
    <w:rsid w:val="00716017"/>
    <w:rsid w:val="00716D05"/>
    <w:rsid w:val="00717FAD"/>
    <w:rsid w:val="007200CD"/>
    <w:rsid w:val="0072042E"/>
    <w:rsid w:val="00721844"/>
    <w:rsid w:val="007227E3"/>
    <w:rsid w:val="00722887"/>
    <w:rsid w:val="00722B63"/>
    <w:rsid w:val="00722BE4"/>
    <w:rsid w:val="00723937"/>
    <w:rsid w:val="00723CA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76F"/>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8A7"/>
    <w:rsid w:val="00740AE5"/>
    <w:rsid w:val="00740E10"/>
    <w:rsid w:val="00740EA6"/>
    <w:rsid w:val="00740FC6"/>
    <w:rsid w:val="00741036"/>
    <w:rsid w:val="007416C6"/>
    <w:rsid w:val="0074198E"/>
    <w:rsid w:val="007423FC"/>
    <w:rsid w:val="007425C0"/>
    <w:rsid w:val="0074313D"/>
    <w:rsid w:val="0074368D"/>
    <w:rsid w:val="00744773"/>
    <w:rsid w:val="00745212"/>
    <w:rsid w:val="007454F5"/>
    <w:rsid w:val="0074581E"/>
    <w:rsid w:val="007463B3"/>
    <w:rsid w:val="00746BB8"/>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64B"/>
    <w:rsid w:val="00773B96"/>
    <w:rsid w:val="00773E73"/>
    <w:rsid w:val="00773FF3"/>
    <w:rsid w:val="00774CAA"/>
    <w:rsid w:val="007751C0"/>
    <w:rsid w:val="0077582E"/>
    <w:rsid w:val="00775A68"/>
    <w:rsid w:val="00775E0B"/>
    <w:rsid w:val="00775F8D"/>
    <w:rsid w:val="00776220"/>
    <w:rsid w:val="00776C71"/>
    <w:rsid w:val="00777E98"/>
    <w:rsid w:val="007801DB"/>
    <w:rsid w:val="00781043"/>
    <w:rsid w:val="007814C4"/>
    <w:rsid w:val="00781E9B"/>
    <w:rsid w:val="0078229E"/>
    <w:rsid w:val="007823DC"/>
    <w:rsid w:val="00782846"/>
    <w:rsid w:val="0078300B"/>
    <w:rsid w:val="0078330F"/>
    <w:rsid w:val="00783979"/>
    <w:rsid w:val="00783D20"/>
    <w:rsid w:val="007841BF"/>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DB2"/>
    <w:rsid w:val="00793F78"/>
    <w:rsid w:val="00794721"/>
    <w:rsid w:val="00794B2C"/>
    <w:rsid w:val="0079533C"/>
    <w:rsid w:val="0079552F"/>
    <w:rsid w:val="0079674B"/>
    <w:rsid w:val="007974E4"/>
    <w:rsid w:val="00797FCA"/>
    <w:rsid w:val="007A09AB"/>
    <w:rsid w:val="007A1151"/>
    <w:rsid w:val="007A1767"/>
    <w:rsid w:val="007A2606"/>
    <w:rsid w:val="007A30E0"/>
    <w:rsid w:val="007A3F34"/>
    <w:rsid w:val="007A421B"/>
    <w:rsid w:val="007A44A8"/>
    <w:rsid w:val="007A4D94"/>
    <w:rsid w:val="007A537A"/>
    <w:rsid w:val="007A5433"/>
    <w:rsid w:val="007A5F48"/>
    <w:rsid w:val="007A6441"/>
    <w:rsid w:val="007A6889"/>
    <w:rsid w:val="007A7350"/>
    <w:rsid w:val="007B014D"/>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4B"/>
    <w:rsid w:val="007C443B"/>
    <w:rsid w:val="007C515B"/>
    <w:rsid w:val="007C517A"/>
    <w:rsid w:val="007C54EF"/>
    <w:rsid w:val="007C61B2"/>
    <w:rsid w:val="007C637A"/>
    <w:rsid w:val="007C6A23"/>
    <w:rsid w:val="007C6B95"/>
    <w:rsid w:val="007C6D44"/>
    <w:rsid w:val="007D06EA"/>
    <w:rsid w:val="007D0D89"/>
    <w:rsid w:val="007D1243"/>
    <w:rsid w:val="007D15AD"/>
    <w:rsid w:val="007D1E75"/>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1842"/>
    <w:rsid w:val="007E1B1D"/>
    <w:rsid w:val="007E26C7"/>
    <w:rsid w:val="007E2FEB"/>
    <w:rsid w:val="007E37A2"/>
    <w:rsid w:val="007E4523"/>
    <w:rsid w:val="007E46DF"/>
    <w:rsid w:val="007E58CE"/>
    <w:rsid w:val="007E62A8"/>
    <w:rsid w:val="007E62F9"/>
    <w:rsid w:val="007E644A"/>
    <w:rsid w:val="007E6AC9"/>
    <w:rsid w:val="007E71CA"/>
    <w:rsid w:val="007E7615"/>
    <w:rsid w:val="007E7A6B"/>
    <w:rsid w:val="007F02C2"/>
    <w:rsid w:val="007F0E6F"/>
    <w:rsid w:val="007F14A8"/>
    <w:rsid w:val="007F1996"/>
    <w:rsid w:val="007F1AB2"/>
    <w:rsid w:val="007F1AC9"/>
    <w:rsid w:val="007F1B26"/>
    <w:rsid w:val="007F21A9"/>
    <w:rsid w:val="007F2664"/>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587"/>
    <w:rsid w:val="00802C6B"/>
    <w:rsid w:val="00802E58"/>
    <w:rsid w:val="00804B0D"/>
    <w:rsid w:val="00804D61"/>
    <w:rsid w:val="008051C5"/>
    <w:rsid w:val="00805BDA"/>
    <w:rsid w:val="00805EC9"/>
    <w:rsid w:val="00806213"/>
    <w:rsid w:val="0080627B"/>
    <w:rsid w:val="00806289"/>
    <w:rsid w:val="00806D46"/>
    <w:rsid w:val="0080729F"/>
    <w:rsid w:val="00807D7F"/>
    <w:rsid w:val="00810264"/>
    <w:rsid w:val="00810AD2"/>
    <w:rsid w:val="008120EF"/>
    <w:rsid w:val="00812555"/>
    <w:rsid w:val="008132A5"/>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8F1"/>
    <w:rsid w:val="00834A9E"/>
    <w:rsid w:val="00834B5B"/>
    <w:rsid w:val="008352F4"/>
    <w:rsid w:val="0083542F"/>
    <w:rsid w:val="008355C6"/>
    <w:rsid w:val="0083578D"/>
    <w:rsid w:val="008364D3"/>
    <w:rsid w:val="00836A70"/>
    <w:rsid w:val="00836CC0"/>
    <w:rsid w:val="00836F70"/>
    <w:rsid w:val="00837DDA"/>
    <w:rsid w:val="00837E77"/>
    <w:rsid w:val="008406BC"/>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61DA"/>
    <w:rsid w:val="0084687C"/>
    <w:rsid w:val="00847F28"/>
    <w:rsid w:val="00850417"/>
    <w:rsid w:val="008505B3"/>
    <w:rsid w:val="008507E1"/>
    <w:rsid w:val="00850A7B"/>
    <w:rsid w:val="00850BFF"/>
    <w:rsid w:val="00850CB3"/>
    <w:rsid w:val="00854A84"/>
    <w:rsid w:val="0085507D"/>
    <w:rsid w:val="00855E79"/>
    <w:rsid w:val="0085645E"/>
    <w:rsid w:val="00856A40"/>
    <w:rsid w:val="00856B74"/>
    <w:rsid w:val="00856BA3"/>
    <w:rsid w:val="00856F9D"/>
    <w:rsid w:val="0085764D"/>
    <w:rsid w:val="0085784B"/>
    <w:rsid w:val="0086082A"/>
    <w:rsid w:val="008610BA"/>
    <w:rsid w:val="0086180E"/>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3118"/>
    <w:rsid w:val="008737CE"/>
    <w:rsid w:val="008739BD"/>
    <w:rsid w:val="00873DE8"/>
    <w:rsid w:val="00876BCD"/>
    <w:rsid w:val="00876F4C"/>
    <w:rsid w:val="00877142"/>
    <w:rsid w:val="00877C27"/>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55"/>
    <w:rsid w:val="008957AF"/>
    <w:rsid w:val="00895AE6"/>
    <w:rsid w:val="008962A2"/>
    <w:rsid w:val="00897852"/>
    <w:rsid w:val="00897B88"/>
    <w:rsid w:val="00897D8B"/>
    <w:rsid w:val="00897FA5"/>
    <w:rsid w:val="008A1096"/>
    <w:rsid w:val="008A1BC5"/>
    <w:rsid w:val="008A1F10"/>
    <w:rsid w:val="008A2922"/>
    <w:rsid w:val="008A2DC4"/>
    <w:rsid w:val="008A3E3E"/>
    <w:rsid w:val="008A46E5"/>
    <w:rsid w:val="008A4A71"/>
    <w:rsid w:val="008A540D"/>
    <w:rsid w:val="008A63BD"/>
    <w:rsid w:val="008A640C"/>
    <w:rsid w:val="008A68E0"/>
    <w:rsid w:val="008A735B"/>
    <w:rsid w:val="008A7530"/>
    <w:rsid w:val="008A778B"/>
    <w:rsid w:val="008A79E8"/>
    <w:rsid w:val="008B038B"/>
    <w:rsid w:val="008B0402"/>
    <w:rsid w:val="008B1319"/>
    <w:rsid w:val="008B163E"/>
    <w:rsid w:val="008B1A8E"/>
    <w:rsid w:val="008B1CE3"/>
    <w:rsid w:val="008B2EC7"/>
    <w:rsid w:val="008B309D"/>
    <w:rsid w:val="008B3177"/>
    <w:rsid w:val="008B356F"/>
    <w:rsid w:val="008B3FEC"/>
    <w:rsid w:val="008B45DB"/>
    <w:rsid w:val="008B4AF7"/>
    <w:rsid w:val="008B552C"/>
    <w:rsid w:val="008B5731"/>
    <w:rsid w:val="008B5B50"/>
    <w:rsid w:val="008B6118"/>
    <w:rsid w:val="008B62BE"/>
    <w:rsid w:val="008B66CC"/>
    <w:rsid w:val="008B7DEF"/>
    <w:rsid w:val="008C0F0D"/>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3AC"/>
    <w:rsid w:val="008D59C6"/>
    <w:rsid w:val="008D5C39"/>
    <w:rsid w:val="008D5C72"/>
    <w:rsid w:val="008D6002"/>
    <w:rsid w:val="008D6118"/>
    <w:rsid w:val="008D616F"/>
    <w:rsid w:val="008D61B4"/>
    <w:rsid w:val="008D61D0"/>
    <w:rsid w:val="008D64A7"/>
    <w:rsid w:val="008D696B"/>
    <w:rsid w:val="008D6A43"/>
    <w:rsid w:val="008D7765"/>
    <w:rsid w:val="008D77EF"/>
    <w:rsid w:val="008E15FA"/>
    <w:rsid w:val="008E1FEF"/>
    <w:rsid w:val="008E294A"/>
    <w:rsid w:val="008E31CB"/>
    <w:rsid w:val="008E35AE"/>
    <w:rsid w:val="008E373D"/>
    <w:rsid w:val="008E3DCE"/>
    <w:rsid w:val="008E44CF"/>
    <w:rsid w:val="008E56F0"/>
    <w:rsid w:val="008E5967"/>
    <w:rsid w:val="008E62EE"/>
    <w:rsid w:val="008F06DC"/>
    <w:rsid w:val="008F0C3D"/>
    <w:rsid w:val="008F0D55"/>
    <w:rsid w:val="008F16FC"/>
    <w:rsid w:val="008F1759"/>
    <w:rsid w:val="008F1FF5"/>
    <w:rsid w:val="008F2ACE"/>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627"/>
    <w:rsid w:val="00911C38"/>
    <w:rsid w:val="0091233A"/>
    <w:rsid w:val="009126DD"/>
    <w:rsid w:val="00913A89"/>
    <w:rsid w:val="00914C69"/>
    <w:rsid w:val="00914E32"/>
    <w:rsid w:val="009152DE"/>
    <w:rsid w:val="00915DFD"/>
    <w:rsid w:val="00916907"/>
    <w:rsid w:val="00916964"/>
    <w:rsid w:val="00916E60"/>
    <w:rsid w:val="00917115"/>
    <w:rsid w:val="009207C1"/>
    <w:rsid w:val="00920B6D"/>
    <w:rsid w:val="00920CEA"/>
    <w:rsid w:val="0092124D"/>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700F"/>
    <w:rsid w:val="00927118"/>
    <w:rsid w:val="0092752F"/>
    <w:rsid w:val="00927572"/>
    <w:rsid w:val="0092784F"/>
    <w:rsid w:val="00927BD4"/>
    <w:rsid w:val="00927D44"/>
    <w:rsid w:val="00927FF1"/>
    <w:rsid w:val="00930052"/>
    <w:rsid w:val="00930FE5"/>
    <w:rsid w:val="00931411"/>
    <w:rsid w:val="00931626"/>
    <w:rsid w:val="009328AC"/>
    <w:rsid w:val="00933126"/>
    <w:rsid w:val="0093379F"/>
    <w:rsid w:val="00933D00"/>
    <w:rsid w:val="0093431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EA9"/>
    <w:rsid w:val="00954A2F"/>
    <w:rsid w:val="00955D98"/>
    <w:rsid w:val="009566B1"/>
    <w:rsid w:val="009567EA"/>
    <w:rsid w:val="00957093"/>
    <w:rsid w:val="00957495"/>
    <w:rsid w:val="0096110A"/>
    <w:rsid w:val="00961385"/>
    <w:rsid w:val="009620E7"/>
    <w:rsid w:val="00962371"/>
    <w:rsid w:val="009627AC"/>
    <w:rsid w:val="00962975"/>
    <w:rsid w:val="00962A97"/>
    <w:rsid w:val="00963CF0"/>
    <w:rsid w:val="00964825"/>
    <w:rsid w:val="00964E04"/>
    <w:rsid w:val="00964F2C"/>
    <w:rsid w:val="009655D0"/>
    <w:rsid w:val="00965BF7"/>
    <w:rsid w:val="00965D50"/>
    <w:rsid w:val="009660A5"/>
    <w:rsid w:val="00966534"/>
    <w:rsid w:val="009668BA"/>
    <w:rsid w:val="009674AF"/>
    <w:rsid w:val="009704B7"/>
    <w:rsid w:val="009706A4"/>
    <w:rsid w:val="009708F9"/>
    <w:rsid w:val="00970940"/>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0B5F"/>
    <w:rsid w:val="009818E1"/>
    <w:rsid w:val="0098198D"/>
    <w:rsid w:val="009823AD"/>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90382"/>
    <w:rsid w:val="009904E4"/>
    <w:rsid w:val="00990D0C"/>
    <w:rsid w:val="00990DBC"/>
    <w:rsid w:val="00991B85"/>
    <w:rsid w:val="009920EB"/>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E9D"/>
    <w:rsid w:val="009C3001"/>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5592"/>
    <w:rsid w:val="009D5657"/>
    <w:rsid w:val="009D5660"/>
    <w:rsid w:val="009D628A"/>
    <w:rsid w:val="009E052E"/>
    <w:rsid w:val="009E0622"/>
    <w:rsid w:val="009E177C"/>
    <w:rsid w:val="009E1D0D"/>
    <w:rsid w:val="009E28E2"/>
    <w:rsid w:val="009E2F65"/>
    <w:rsid w:val="009E3FB6"/>
    <w:rsid w:val="009E4374"/>
    <w:rsid w:val="009E4687"/>
    <w:rsid w:val="009E4BA2"/>
    <w:rsid w:val="009E4F4F"/>
    <w:rsid w:val="009E50D6"/>
    <w:rsid w:val="009E5CAB"/>
    <w:rsid w:val="009E5EA2"/>
    <w:rsid w:val="009E5F98"/>
    <w:rsid w:val="009E6A26"/>
    <w:rsid w:val="009E6B0C"/>
    <w:rsid w:val="009E6B82"/>
    <w:rsid w:val="009E7CC1"/>
    <w:rsid w:val="009F0186"/>
    <w:rsid w:val="009F0A5D"/>
    <w:rsid w:val="009F0CE0"/>
    <w:rsid w:val="009F153A"/>
    <w:rsid w:val="009F1641"/>
    <w:rsid w:val="009F20B8"/>
    <w:rsid w:val="009F2C1C"/>
    <w:rsid w:val="009F3E80"/>
    <w:rsid w:val="009F3EAF"/>
    <w:rsid w:val="009F403B"/>
    <w:rsid w:val="009F4189"/>
    <w:rsid w:val="009F4AD6"/>
    <w:rsid w:val="009F4D80"/>
    <w:rsid w:val="009F4E3E"/>
    <w:rsid w:val="009F542C"/>
    <w:rsid w:val="009F56FD"/>
    <w:rsid w:val="009F5A5B"/>
    <w:rsid w:val="009F6495"/>
    <w:rsid w:val="009F67FB"/>
    <w:rsid w:val="009F6EB8"/>
    <w:rsid w:val="009F7B39"/>
    <w:rsid w:val="009F7CA6"/>
    <w:rsid w:val="00A0034F"/>
    <w:rsid w:val="00A016F0"/>
    <w:rsid w:val="00A01947"/>
    <w:rsid w:val="00A01EAB"/>
    <w:rsid w:val="00A0257C"/>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131C"/>
    <w:rsid w:val="00A123A7"/>
    <w:rsid w:val="00A1247F"/>
    <w:rsid w:val="00A12829"/>
    <w:rsid w:val="00A13E7A"/>
    <w:rsid w:val="00A15755"/>
    <w:rsid w:val="00A15983"/>
    <w:rsid w:val="00A15B8F"/>
    <w:rsid w:val="00A161BA"/>
    <w:rsid w:val="00A161E8"/>
    <w:rsid w:val="00A163DC"/>
    <w:rsid w:val="00A16F7A"/>
    <w:rsid w:val="00A1719B"/>
    <w:rsid w:val="00A17436"/>
    <w:rsid w:val="00A20320"/>
    <w:rsid w:val="00A204CB"/>
    <w:rsid w:val="00A20DAE"/>
    <w:rsid w:val="00A212E5"/>
    <w:rsid w:val="00A21A38"/>
    <w:rsid w:val="00A22856"/>
    <w:rsid w:val="00A22BFD"/>
    <w:rsid w:val="00A233A6"/>
    <w:rsid w:val="00A24AF2"/>
    <w:rsid w:val="00A25143"/>
    <w:rsid w:val="00A256A8"/>
    <w:rsid w:val="00A25D73"/>
    <w:rsid w:val="00A265E5"/>
    <w:rsid w:val="00A269BC"/>
    <w:rsid w:val="00A27297"/>
    <w:rsid w:val="00A275E1"/>
    <w:rsid w:val="00A27977"/>
    <w:rsid w:val="00A302EC"/>
    <w:rsid w:val="00A30CF1"/>
    <w:rsid w:val="00A30E11"/>
    <w:rsid w:val="00A30F1E"/>
    <w:rsid w:val="00A31368"/>
    <w:rsid w:val="00A31C53"/>
    <w:rsid w:val="00A31F3D"/>
    <w:rsid w:val="00A32733"/>
    <w:rsid w:val="00A3502C"/>
    <w:rsid w:val="00A36095"/>
    <w:rsid w:val="00A360BD"/>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6793"/>
    <w:rsid w:val="00A47480"/>
    <w:rsid w:val="00A475D4"/>
    <w:rsid w:val="00A478CF"/>
    <w:rsid w:val="00A47D53"/>
    <w:rsid w:val="00A50178"/>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BD2"/>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58"/>
    <w:rsid w:val="00A806F5"/>
    <w:rsid w:val="00A8112E"/>
    <w:rsid w:val="00A81E94"/>
    <w:rsid w:val="00A822B1"/>
    <w:rsid w:val="00A8307A"/>
    <w:rsid w:val="00A83204"/>
    <w:rsid w:val="00A83486"/>
    <w:rsid w:val="00A83547"/>
    <w:rsid w:val="00A83E13"/>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298"/>
    <w:rsid w:val="00A95BD8"/>
    <w:rsid w:val="00A95BF5"/>
    <w:rsid w:val="00A96A4F"/>
    <w:rsid w:val="00A9733C"/>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000"/>
    <w:rsid w:val="00AB0375"/>
    <w:rsid w:val="00AB04DC"/>
    <w:rsid w:val="00AB0A95"/>
    <w:rsid w:val="00AB0F51"/>
    <w:rsid w:val="00AB15AE"/>
    <w:rsid w:val="00AB15FE"/>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22A2"/>
    <w:rsid w:val="00AC23F4"/>
    <w:rsid w:val="00AC2D4F"/>
    <w:rsid w:val="00AC346F"/>
    <w:rsid w:val="00AC3E0C"/>
    <w:rsid w:val="00AC3F54"/>
    <w:rsid w:val="00AC3FCE"/>
    <w:rsid w:val="00AC4AEA"/>
    <w:rsid w:val="00AC51E1"/>
    <w:rsid w:val="00AC535A"/>
    <w:rsid w:val="00AC68F9"/>
    <w:rsid w:val="00AC6BD3"/>
    <w:rsid w:val="00AC7102"/>
    <w:rsid w:val="00AD0910"/>
    <w:rsid w:val="00AD0E46"/>
    <w:rsid w:val="00AD1CDF"/>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8A4"/>
    <w:rsid w:val="00AE2AA7"/>
    <w:rsid w:val="00AE2CF5"/>
    <w:rsid w:val="00AE369D"/>
    <w:rsid w:val="00AE3B3B"/>
    <w:rsid w:val="00AE3FB9"/>
    <w:rsid w:val="00AE495E"/>
    <w:rsid w:val="00AE5101"/>
    <w:rsid w:val="00AE5C31"/>
    <w:rsid w:val="00AE5E1E"/>
    <w:rsid w:val="00AE7660"/>
    <w:rsid w:val="00AF02C9"/>
    <w:rsid w:val="00AF04EA"/>
    <w:rsid w:val="00AF0865"/>
    <w:rsid w:val="00AF0B11"/>
    <w:rsid w:val="00AF1469"/>
    <w:rsid w:val="00AF1CC9"/>
    <w:rsid w:val="00AF27F7"/>
    <w:rsid w:val="00AF2868"/>
    <w:rsid w:val="00AF2C42"/>
    <w:rsid w:val="00AF300D"/>
    <w:rsid w:val="00AF3255"/>
    <w:rsid w:val="00AF32EB"/>
    <w:rsid w:val="00AF35A0"/>
    <w:rsid w:val="00AF3930"/>
    <w:rsid w:val="00AF3D3C"/>
    <w:rsid w:val="00AF490E"/>
    <w:rsid w:val="00AF49D1"/>
    <w:rsid w:val="00AF4C8F"/>
    <w:rsid w:val="00AF5243"/>
    <w:rsid w:val="00AF5351"/>
    <w:rsid w:val="00AF6081"/>
    <w:rsid w:val="00AF6287"/>
    <w:rsid w:val="00AF6B83"/>
    <w:rsid w:val="00B00086"/>
    <w:rsid w:val="00B00AC6"/>
    <w:rsid w:val="00B00B6C"/>
    <w:rsid w:val="00B014E7"/>
    <w:rsid w:val="00B01B95"/>
    <w:rsid w:val="00B02570"/>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4A"/>
    <w:rsid w:val="00B242E2"/>
    <w:rsid w:val="00B24F35"/>
    <w:rsid w:val="00B25354"/>
    <w:rsid w:val="00B25833"/>
    <w:rsid w:val="00B25A91"/>
    <w:rsid w:val="00B25E72"/>
    <w:rsid w:val="00B261CA"/>
    <w:rsid w:val="00B26410"/>
    <w:rsid w:val="00B2695F"/>
    <w:rsid w:val="00B269F2"/>
    <w:rsid w:val="00B302F1"/>
    <w:rsid w:val="00B3046D"/>
    <w:rsid w:val="00B30636"/>
    <w:rsid w:val="00B31279"/>
    <w:rsid w:val="00B31C5D"/>
    <w:rsid w:val="00B32297"/>
    <w:rsid w:val="00B323B5"/>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47E56"/>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490"/>
    <w:rsid w:val="00B6022A"/>
    <w:rsid w:val="00B60384"/>
    <w:rsid w:val="00B606A3"/>
    <w:rsid w:val="00B60787"/>
    <w:rsid w:val="00B60F6A"/>
    <w:rsid w:val="00B61201"/>
    <w:rsid w:val="00B62702"/>
    <w:rsid w:val="00B627D4"/>
    <w:rsid w:val="00B62851"/>
    <w:rsid w:val="00B62A43"/>
    <w:rsid w:val="00B6302B"/>
    <w:rsid w:val="00B636E6"/>
    <w:rsid w:val="00B63756"/>
    <w:rsid w:val="00B64878"/>
    <w:rsid w:val="00B654C1"/>
    <w:rsid w:val="00B65BDC"/>
    <w:rsid w:val="00B66064"/>
    <w:rsid w:val="00B66520"/>
    <w:rsid w:val="00B66844"/>
    <w:rsid w:val="00B669C2"/>
    <w:rsid w:val="00B673F9"/>
    <w:rsid w:val="00B6793B"/>
    <w:rsid w:val="00B67CD7"/>
    <w:rsid w:val="00B67F39"/>
    <w:rsid w:val="00B71416"/>
    <w:rsid w:val="00B7154C"/>
    <w:rsid w:val="00B71A47"/>
    <w:rsid w:val="00B71A97"/>
    <w:rsid w:val="00B72970"/>
    <w:rsid w:val="00B73426"/>
    <w:rsid w:val="00B7384A"/>
    <w:rsid w:val="00B7414E"/>
    <w:rsid w:val="00B754D4"/>
    <w:rsid w:val="00B75838"/>
    <w:rsid w:val="00B75844"/>
    <w:rsid w:val="00B768CC"/>
    <w:rsid w:val="00B772AF"/>
    <w:rsid w:val="00B775AC"/>
    <w:rsid w:val="00B7776B"/>
    <w:rsid w:val="00B80D8C"/>
    <w:rsid w:val="00B80F8F"/>
    <w:rsid w:val="00B823DF"/>
    <w:rsid w:val="00B82819"/>
    <w:rsid w:val="00B82CDB"/>
    <w:rsid w:val="00B83242"/>
    <w:rsid w:val="00B83AB9"/>
    <w:rsid w:val="00B83C69"/>
    <w:rsid w:val="00B83FF2"/>
    <w:rsid w:val="00B85644"/>
    <w:rsid w:val="00B85937"/>
    <w:rsid w:val="00B86A51"/>
    <w:rsid w:val="00B86BEA"/>
    <w:rsid w:val="00B9015E"/>
    <w:rsid w:val="00B90319"/>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A0B10"/>
    <w:rsid w:val="00BA0E07"/>
    <w:rsid w:val="00BA0FB5"/>
    <w:rsid w:val="00BA1076"/>
    <w:rsid w:val="00BA1ECE"/>
    <w:rsid w:val="00BA2314"/>
    <w:rsid w:val="00BA23AC"/>
    <w:rsid w:val="00BA2410"/>
    <w:rsid w:val="00BA3AEC"/>
    <w:rsid w:val="00BA3C26"/>
    <w:rsid w:val="00BA3DCA"/>
    <w:rsid w:val="00BA4B65"/>
    <w:rsid w:val="00BA4C30"/>
    <w:rsid w:val="00BA4FBC"/>
    <w:rsid w:val="00BA51D9"/>
    <w:rsid w:val="00BA660E"/>
    <w:rsid w:val="00BA6A2E"/>
    <w:rsid w:val="00BA73BB"/>
    <w:rsid w:val="00BA7EED"/>
    <w:rsid w:val="00BB0560"/>
    <w:rsid w:val="00BB075A"/>
    <w:rsid w:val="00BB0873"/>
    <w:rsid w:val="00BB08EA"/>
    <w:rsid w:val="00BB0A9E"/>
    <w:rsid w:val="00BB0B06"/>
    <w:rsid w:val="00BB0D0D"/>
    <w:rsid w:val="00BB1553"/>
    <w:rsid w:val="00BB1F3D"/>
    <w:rsid w:val="00BB265C"/>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C52"/>
    <w:rsid w:val="00BC303E"/>
    <w:rsid w:val="00BC35A7"/>
    <w:rsid w:val="00BC3E61"/>
    <w:rsid w:val="00BC4056"/>
    <w:rsid w:val="00BC415C"/>
    <w:rsid w:val="00BC448F"/>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678"/>
    <w:rsid w:val="00BD6A16"/>
    <w:rsid w:val="00BD6AAA"/>
    <w:rsid w:val="00BD6AF3"/>
    <w:rsid w:val="00BD6E67"/>
    <w:rsid w:val="00BD7429"/>
    <w:rsid w:val="00BD7A23"/>
    <w:rsid w:val="00BE062B"/>
    <w:rsid w:val="00BE2707"/>
    <w:rsid w:val="00BE27C7"/>
    <w:rsid w:val="00BE3A34"/>
    <w:rsid w:val="00BE3E2D"/>
    <w:rsid w:val="00BE430F"/>
    <w:rsid w:val="00BE4A02"/>
    <w:rsid w:val="00BE5DF6"/>
    <w:rsid w:val="00BE60DA"/>
    <w:rsid w:val="00BE69B0"/>
    <w:rsid w:val="00BE72A3"/>
    <w:rsid w:val="00BE79D4"/>
    <w:rsid w:val="00BF070B"/>
    <w:rsid w:val="00BF184B"/>
    <w:rsid w:val="00BF3619"/>
    <w:rsid w:val="00BF36D6"/>
    <w:rsid w:val="00BF3765"/>
    <w:rsid w:val="00BF37D8"/>
    <w:rsid w:val="00BF39C0"/>
    <w:rsid w:val="00BF4360"/>
    <w:rsid w:val="00BF43AE"/>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66AA"/>
    <w:rsid w:val="00C06E83"/>
    <w:rsid w:val="00C0716B"/>
    <w:rsid w:val="00C071E5"/>
    <w:rsid w:val="00C0753E"/>
    <w:rsid w:val="00C0791A"/>
    <w:rsid w:val="00C103AA"/>
    <w:rsid w:val="00C11E30"/>
    <w:rsid w:val="00C11E3A"/>
    <w:rsid w:val="00C11E60"/>
    <w:rsid w:val="00C12E04"/>
    <w:rsid w:val="00C134DC"/>
    <w:rsid w:val="00C14344"/>
    <w:rsid w:val="00C1443A"/>
    <w:rsid w:val="00C14499"/>
    <w:rsid w:val="00C14B3D"/>
    <w:rsid w:val="00C1502A"/>
    <w:rsid w:val="00C1598C"/>
    <w:rsid w:val="00C15AC3"/>
    <w:rsid w:val="00C15BC5"/>
    <w:rsid w:val="00C15D41"/>
    <w:rsid w:val="00C15F36"/>
    <w:rsid w:val="00C16457"/>
    <w:rsid w:val="00C16A12"/>
    <w:rsid w:val="00C1763C"/>
    <w:rsid w:val="00C17DF7"/>
    <w:rsid w:val="00C2098A"/>
    <w:rsid w:val="00C209D6"/>
    <w:rsid w:val="00C210B0"/>
    <w:rsid w:val="00C212F9"/>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A1D"/>
    <w:rsid w:val="00C63C60"/>
    <w:rsid w:val="00C6554B"/>
    <w:rsid w:val="00C65665"/>
    <w:rsid w:val="00C65933"/>
    <w:rsid w:val="00C65F20"/>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48B"/>
    <w:rsid w:val="00C81176"/>
    <w:rsid w:val="00C813BA"/>
    <w:rsid w:val="00C81429"/>
    <w:rsid w:val="00C81DAC"/>
    <w:rsid w:val="00C81EE8"/>
    <w:rsid w:val="00C824AD"/>
    <w:rsid w:val="00C83931"/>
    <w:rsid w:val="00C83A83"/>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58D8"/>
    <w:rsid w:val="00C95EBD"/>
    <w:rsid w:val="00C96E53"/>
    <w:rsid w:val="00C97278"/>
    <w:rsid w:val="00C97432"/>
    <w:rsid w:val="00C97466"/>
    <w:rsid w:val="00C97747"/>
    <w:rsid w:val="00CA0507"/>
    <w:rsid w:val="00CA05D9"/>
    <w:rsid w:val="00CA1CC7"/>
    <w:rsid w:val="00CA1EC5"/>
    <w:rsid w:val="00CA2F1B"/>
    <w:rsid w:val="00CA32F1"/>
    <w:rsid w:val="00CA3657"/>
    <w:rsid w:val="00CA3908"/>
    <w:rsid w:val="00CA3CFD"/>
    <w:rsid w:val="00CA4314"/>
    <w:rsid w:val="00CA4801"/>
    <w:rsid w:val="00CA4905"/>
    <w:rsid w:val="00CA4B17"/>
    <w:rsid w:val="00CA4FF1"/>
    <w:rsid w:val="00CA5A03"/>
    <w:rsid w:val="00CA5C84"/>
    <w:rsid w:val="00CA6986"/>
    <w:rsid w:val="00CA7939"/>
    <w:rsid w:val="00CB0204"/>
    <w:rsid w:val="00CB0372"/>
    <w:rsid w:val="00CB07CD"/>
    <w:rsid w:val="00CB1FFA"/>
    <w:rsid w:val="00CB219D"/>
    <w:rsid w:val="00CB356E"/>
    <w:rsid w:val="00CB4065"/>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2962"/>
    <w:rsid w:val="00CC39AE"/>
    <w:rsid w:val="00CC4916"/>
    <w:rsid w:val="00CC664D"/>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8D5"/>
    <w:rsid w:val="00CD750F"/>
    <w:rsid w:val="00CE0010"/>
    <w:rsid w:val="00CE0A77"/>
    <w:rsid w:val="00CE15AB"/>
    <w:rsid w:val="00CE247A"/>
    <w:rsid w:val="00CE259F"/>
    <w:rsid w:val="00CE2882"/>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432"/>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4B6"/>
    <w:rsid w:val="00D1610F"/>
    <w:rsid w:val="00D16214"/>
    <w:rsid w:val="00D16E36"/>
    <w:rsid w:val="00D170C7"/>
    <w:rsid w:val="00D17D3B"/>
    <w:rsid w:val="00D17DA5"/>
    <w:rsid w:val="00D20027"/>
    <w:rsid w:val="00D209AE"/>
    <w:rsid w:val="00D20B22"/>
    <w:rsid w:val="00D20E01"/>
    <w:rsid w:val="00D211BB"/>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736"/>
    <w:rsid w:val="00D4689C"/>
    <w:rsid w:val="00D469BF"/>
    <w:rsid w:val="00D502ED"/>
    <w:rsid w:val="00D5068D"/>
    <w:rsid w:val="00D50809"/>
    <w:rsid w:val="00D519ED"/>
    <w:rsid w:val="00D52BCA"/>
    <w:rsid w:val="00D52DF3"/>
    <w:rsid w:val="00D536C4"/>
    <w:rsid w:val="00D536D5"/>
    <w:rsid w:val="00D546B8"/>
    <w:rsid w:val="00D54CF8"/>
    <w:rsid w:val="00D55098"/>
    <w:rsid w:val="00D558B3"/>
    <w:rsid w:val="00D55974"/>
    <w:rsid w:val="00D55CA3"/>
    <w:rsid w:val="00D56BF0"/>
    <w:rsid w:val="00D56F1C"/>
    <w:rsid w:val="00D57911"/>
    <w:rsid w:val="00D60887"/>
    <w:rsid w:val="00D62768"/>
    <w:rsid w:val="00D6289D"/>
    <w:rsid w:val="00D62B66"/>
    <w:rsid w:val="00D62D33"/>
    <w:rsid w:val="00D63B10"/>
    <w:rsid w:val="00D63C74"/>
    <w:rsid w:val="00D64659"/>
    <w:rsid w:val="00D64D82"/>
    <w:rsid w:val="00D6503C"/>
    <w:rsid w:val="00D65512"/>
    <w:rsid w:val="00D66531"/>
    <w:rsid w:val="00D66816"/>
    <w:rsid w:val="00D67B2A"/>
    <w:rsid w:val="00D67C42"/>
    <w:rsid w:val="00D70F22"/>
    <w:rsid w:val="00D70FFA"/>
    <w:rsid w:val="00D7187C"/>
    <w:rsid w:val="00D7197D"/>
    <w:rsid w:val="00D71AEF"/>
    <w:rsid w:val="00D724C9"/>
    <w:rsid w:val="00D72604"/>
    <w:rsid w:val="00D737A0"/>
    <w:rsid w:val="00D742E5"/>
    <w:rsid w:val="00D749C8"/>
    <w:rsid w:val="00D74B8C"/>
    <w:rsid w:val="00D76400"/>
    <w:rsid w:val="00D7660A"/>
    <w:rsid w:val="00D7746C"/>
    <w:rsid w:val="00D775A3"/>
    <w:rsid w:val="00D777D0"/>
    <w:rsid w:val="00D828D0"/>
    <w:rsid w:val="00D829D5"/>
    <w:rsid w:val="00D82A8F"/>
    <w:rsid w:val="00D82F37"/>
    <w:rsid w:val="00D8340C"/>
    <w:rsid w:val="00D84A03"/>
    <w:rsid w:val="00D84B05"/>
    <w:rsid w:val="00D84DC1"/>
    <w:rsid w:val="00D85046"/>
    <w:rsid w:val="00D85396"/>
    <w:rsid w:val="00D85A98"/>
    <w:rsid w:val="00D85EBA"/>
    <w:rsid w:val="00D85F64"/>
    <w:rsid w:val="00D85F82"/>
    <w:rsid w:val="00D869B4"/>
    <w:rsid w:val="00D86C3D"/>
    <w:rsid w:val="00D86FFE"/>
    <w:rsid w:val="00D87EC4"/>
    <w:rsid w:val="00D9032F"/>
    <w:rsid w:val="00D90601"/>
    <w:rsid w:val="00D90C84"/>
    <w:rsid w:val="00D91513"/>
    <w:rsid w:val="00D91B2E"/>
    <w:rsid w:val="00D91B9B"/>
    <w:rsid w:val="00D91BD0"/>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19C"/>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3922"/>
    <w:rsid w:val="00DB4264"/>
    <w:rsid w:val="00DB450D"/>
    <w:rsid w:val="00DB45AA"/>
    <w:rsid w:val="00DB5872"/>
    <w:rsid w:val="00DB5A45"/>
    <w:rsid w:val="00DB5E8D"/>
    <w:rsid w:val="00DB6115"/>
    <w:rsid w:val="00DB6129"/>
    <w:rsid w:val="00DB62A4"/>
    <w:rsid w:val="00DB6335"/>
    <w:rsid w:val="00DB76FC"/>
    <w:rsid w:val="00DB7DED"/>
    <w:rsid w:val="00DC04C5"/>
    <w:rsid w:val="00DC0C04"/>
    <w:rsid w:val="00DC1244"/>
    <w:rsid w:val="00DC13B4"/>
    <w:rsid w:val="00DC2BBF"/>
    <w:rsid w:val="00DC2F02"/>
    <w:rsid w:val="00DC34DB"/>
    <w:rsid w:val="00DC5495"/>
    <w:rsid w:val="00DC593D"/>
    <w:rsid w:val="00DC646F"/>
    <w:rsid w:val="00DC6759"/>
    <w:rsid w:val="00DD050B"/>
    <w:rsid w:val="00DD0A96"/>
    <w:rsid w:val="00DD1880"/>
    <w:rsid w:val="00DD1E96"/>
    <w:rsid w:val="00DD2002"/>
    <w:rsid w:val="00DD2935"/>
    <w:rsid w:val="00DD46DA"/>
    <w:rsid w:val="00DD4E08"/>
    <w:rsid w:val="00DD5138"/>
    <w:rsid w:val="00DD53BF"/>
    <w:rsid w:val="00DD621B"/>
    <w:rsid w:val="00DD6552"/>
    <w:rsid w:val="00DD68E5"/>
    <w:rsid w:val="00DD7161"/>
    <w:rsid w:val="00DD7E2B"/>
    <w:rsid w:val="00DD7FE8"/>
    <w:rsid w:val="00DE0739"/>
    <w:rsid w:val="00DE07EA"/>
    <w:rsid w:val="00DE0D2C"/>
    <w:rsid w:val="00DE0F83"/>
    <w:rsid w:val="00DE1AEE"/>
    <w:rsid w:val="00DE2D96"/>
    <w:rsid w:val="00DE2FDC"/>
    <w:rsid w:val="00DE4232"/>
    <w:rsid w:val="00DE659E"/>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E5D"/>
    <w:rsid w:val="00E00FC9"/>
    <w:rsid w:val="00E01098"/>
    <w:rsid w:val="00E020E5"/>
    <w:rsid w:val="00E02156"/>
    <w:rsid w:val="00E02B1E"/>
    <w:rsid w:val="00E03611"/>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2BD3"/>
    <w:rsid w:val="00E43FC8"/>
    <w:rsid w:val="00E441FD"/>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38A7"/>
    <w:rsid w:val="00E542BD"/>
    <w:rsid w:val="00E54679"/>
    <w:rsid w:val="00E548B3"/>
    <w:rsid w:val="00E549EA"/>
    <w:rsid w:val="00E54F2D"/>
    <w:rsid w:val="00E5521E"/>
    <w:rsid w:val="00E55A42"/>
    <w:rsid w:val="00E5673D"/>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2771"/>
    <w:rsid w:val="00E7303C"/>
    <w:rsid w:val="00E73955"/>
    <w:rsid w:val="00E73D97"/>
    <w:rsid w:val="00E7406A"/>
    <w:rsid w:val="00E742F5"/>
    <w:rsid w:val="00E76C12"/>
    <w:rsid w:val="00E76FC0"/>
    <w:rsid w:val="00E77DBE"/>
    <w:rsid w:val="00E80429"/>
    <w:rsid w:val="00E80D70"/>
    <w:rsid w:val="00E815CC"/>
    <w:rsid w:val="00E821AF"/>
    <w:rsid w:val="00E8437F"/>
    <w:rsid w:val="00E850F1"/>
    <w:rsid w:val="00E85B0F"/>
    <w:rsid w:val="00E85C96"/>
    <w:rsid w:val="00E861FC"/>
    <w:rsid w:val="00E8635A"/>
    <w:rsid w:val="00E90DA9"/>
    <w:rsid w:val="00E90E9A"/>
    <w:rsid w:val="00E914DB"/>
    <w:rsid w:val="00E918C5"/>
    <w:rsid w:val="00E927FF"/>
    <w:rsid w:val="00E93514"/>
    <w:rsid w:val="00E9381D"/>
    <w:rsid w:val="00E93892"/>
    <w:rsid w:val="00E93BA8"/>
    <w:rsid w:val="00E94965"/>
    <w:rsid w:val="00E94BCD"/>
    <w:rsid w:val="00E95F84"/>
    <w:rsid w:val="00E965F4"/>
    <w:rsid w:val="00E96CA4"/>
    <w:rsid w:val="00EA044C"/>
    <w:rsid w:val="00EA05A5"/>
    <w:rsid w:val="00EA05B8"/>
    <w:rsid w:val="00EA178C"/>
    <w:rsid w:val="00EA1809"/>
    <w:rsid w:val="00EA1E41"/>
    <w:rsid w:val="00EA2D5F"/>
    <w:rsid w:val="00EA3907"/>
    <w:rsid w:val="00EA39EC"/>
    <w:rsid w:val="00EA3F5A"/>
    <w:rsid w:val="00EA4720"/>
    <w:rsid w:val="00EA4B01"/>
    <w:rsid w:val="00EA4F81"/>
    <w:rsid w:val="00EA541B"/>
    <w:rsid w:val="00EA5DA1"/>
    <w:rsid w:val="00EA6587"/>
    <w:rsid w:val="00EA693C"/>
    <w:rsid w:val="00EA6A55"/>
    <w:rsid w:val="00EA6E23"/>
    <w:rsid w:val="00EA7AFC"/>
    <w:rsid w:val="00EB067C"/>
    <w:rsid w:val="00EB07A0"/>
    <w:rsid w:val="00EB1398"/>
    <w:rsid w:val="00EB1636"/>
    <w:rsid w:val="00EB1E25"/>
    <w:rsid w:val="00EB2297"/>
    <w:rsid w:val="00EB3599"/>
    <w:rsid w:val="00EB370B"/>
    <w:rsid w:val="00EB3BE1"/>
    <w:rsid w:val="00EB41BC"/>
    <w:rsid w:val="00EB4B20"/>
    <w:rsid w:val="00EB5B44"/>
    <w:rsid w:val="00EB6123"/>
    <w:rsid w:val="00EB62FF"/>
    <w:rsid w:val="00EB6423"/>
    <w:rsid w:val="00EB64D7"/>
    <w:rsid w:val="00EB67B9"/>
    <w:rsid w:val="00EB7616"/>
    <w:rsid w:val="00EB7629"/>
    <w:rsid w:val="00EB77A4"/>
    <w:rsid w:val="00EB79DF"/>
    <w:rsid w:val="00EC1847"/>
    <w:rsid w:val="00EC1EC2"/>
    <w:rsid w:val="00EC3819"/>
    <w:rsid w:val="00EC3B12"/>
    <w:rsid w:val="00EC3C3A"/>
    <w:rsid w:val="00EC3E64"/>
    <w:rsid w:val="00EC41B4"/>
    <w:rsid w:val="00EC46B2"/>
    <w:rsid w:val="00EC51A2"/>
    <w:rsid w:val="00EC5D67"/>
    <w:rsid w:val="00EC692A"/>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649"/>
    <w:rsid w:val="00EE06AA"/>
    <w:rsid w:val="00EE0A39"/>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16A7"/>
    <w:rsid w:val="00EF1CC2"/>
    <w:rsid w:val="00EF220B"/>
    <w:rsid w:val="00EF23A7"/>
    <w:rsid w:val="00EF2887"/>
    <w:rsid w:val="00EF2B2D"/>
    <w:rsid w:val="00EF2B47"/>
    <w:rsid w:val="00EF43C4"/>
    <w:rsid w:val="00EF4ABD"/>
    <w:rsid w:val="00EF6360"/>
    <w:rsid w:val="00EF655C"/>
    <w:rsid w:val="00EF66D0"/>
    <w:rsid w:val="00F010A0"/>
    <w:rsid w:val="00F010C8"/>
    <w:rsid w:val="00F013A4"/>
    <w:rsid w:val="00F017B1"/>
    <w:rsid w:val="00F01D29"/>
    <w:rsid w:val="00F023D2"/>
    <w:rsid w:val="00F02BF0"/>
    <w:rsid w:val="00F0302A"/>
    <w:rsid w:val="00F0312F"/>
    <w:rsid w:val="00F03A9C"/>
    <w:rsid w:val="00F05493"/>
    <w:rsid w:val="00F05E4E"/>
    <w:rsid w:val="00F060B8"/>
    <w:rsid w:val="00F06BC7"/>
    <w:rsid w:val="00F06C9A"/>
    <w:rsid w:val="00F07A57"/>
    <w:rsid w:val="00F07CF7"/>
    <w:rsid w:val="00F10FA5"/>
    <w:rsid w:val="00F110F3"/>
    <w:rsid w:val="00F12829"/>
    <w:rsid w:val="00F12C40"/>
    <w:rsid w:val="00F133BA"/>
    <w:rsid w:val="00F13402"/>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EC0"/>
    <w:rsid w:val="00F25F07"/>
    <w:rsid w:val="00F26653"/>
    <w:rsid w:val="00F26759"/>
    <w:rsid w:val="00F2778C"/>
    <w:rsid w:val="00F27D65"/>
    <w:rsid w:val="00F306BF"/>
    <w:rsid w:val="00F30A9C"/>
    <w:rsid w:val="00F3173B"/>
    <w:rsid w:val="00F31853"/>
    <w:rsid w:val="00F31C50"/>
    <w:rsid w:val="00F31D33"/>
    <w:rsid w:val="00F324FB"/>
    <w:rsid w:val="00F32680"/>
    <w:rsid w:val="00F3370B"/>
    <w:rsid w:val="00F338EA"/>
    <w:rsid w:val="00F340C8"/>
    <w:rsid w:val="00F34185"/>
    <w:rsid w:val="00F341B4"/>
    <w:rsid w:val="00F3483D"/>
    <w:rsid w:val="00F34DC4"/>
    <w:rsid w:val="00F35007"/>
    <w:rsid w:val="00F3539C"/>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4D2B"/>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AD2"/>
    <w:rsid w:val="00F60CF7"/>
    <w:rsid w:val="00F61454"/>
    <w:rsid w:val="00F6155A"/>
    <w:rsid w:val="00F615E9"/>
    <w:rsid w:val="00F61803"/>
    <w:rsid w:val="00F6186D"/>
    <w:rsid w:val="00F61E01"/>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A37"/>
    <w:rsid w:val="00F71303"/>
    <w:rsid w:val="00F71C95"/>
    <w:rsid w:val="00F71F2F"/>
    <w:rsid w:val="00F72551"/>
    <w:rsid w:val="00F740E4"/>
    <w:rsid w:val="00F74164"/>
    <w:rsid w:val="00F74753"/>
    <w:rsid w:val="00F752C8"/>
    <w:rsid w:val="00F75678"/>
    <w:rsid w:val="00F766B8"/>
    <w:rsid w:val="00F77C1D"/>
    <w:rsid w:val="00F77D23"/>
    <w:rsid w:val="00F80CE3"/>
    <w:rsid w:val="00F80FB8"/>
    <w:rsid w:val="00F8230D"/>
    <w:rsid w:val="00F826F8"/>
    <w:rsid w:val="00F82909"/>
    <w:rsid w:val="00F8318A"/>
    <w:rsid w:val="00F833E4"/>
    <w:rsid w:val="00F83466"/>
    <w:rsid w:val="00F838AC"/>
    <w:rsid w:val="00F8437A"/>
    <w:rsid w:val="00F859A9"/>
    <w:rsid w:val="00F85AA4"/>
    <w:rsid w:val="00F86054"/>
    <w:rsid w:val="00F86247"/>
    <w:rsid w:val="00F86F55"/>
    <w:rsid w:val="00F87675"/>
    <w:rsid w:val="00F87E25"/>
    <w:rsid w:val="00F90B4D"/>
    <w:rsid w:val="00F91A92"/>
    <w:rsid w:val="00F91AB9"/>
    <w:rsid w:val="00F92240"/>
    <w:rsid w:val="00F92318"/>
    <w:rsid w:val="00F93DF8"/>
    <w:rsid w:val="00F942CC"/>
    <w:rsid w:val="00F944B5"/>
    <w:rsid w:val="00F94552"/>
    <w:rsid w:val="00F94A75"/>
    <w:rsid w:val="00F94B34"/>
    <w:rsid w:val="00F95155"/>
    <w:rsid w:val="00F966D1"/>
    <w:rsid w:val="00F96E7E"/>
    <w:rsid w:val="00F971DF"/>
    <w:rsid w:val="00F97A08"/>
    <w:rsid w:val="00FA0FDB"/>
    <w:rsid w:val="00FA18CF"/>
    <w:rsid w:val="00FA1DCF"/>
    <w:rsid w:val="00FA1E17"/>
    <w:rsid w:val="00FA20FE"/>
    <w:rsid w:val="00FA2545"/>
    <w:rsid w:val="00FA2A1A"/>
    <w:rsid w:val="00FA2A6F"/>
    <w:rsid w:val="00FA3228"/>
    <w:rsid w:val="00FA5417"/>
    <w:rsid w:val="00FA5984"/>
    <w:rsid w:val="00FA5A2D"/>
    <w:rsid w:val="00FA6E23"/>
    <w:rsid w:val="00FA7068"/>
    <w:rsid w:val="00FA767B"/>
    <w:rsid w:val="00FB00A7"/>
    <w:rsid w:val="00FB08C2"/>
    <w:rsid w:val="00FB09FE"/>
    <w:rsid w:val="00FB0F23"/>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98D"/>
    <w:rsid w:val="00FD4A80"/>
    <w:rsid w:val="00FD4DFD"/>
    <w:rsid w:val="00FD4FF4"/>
    <w:rsid w:val="00FD56D9"/>
    <w:rsid w:val="00FD5E95"/>
    <w:rsid w:val="00FD61EC"/>
    <w:rsid w:val="00FD69B6"/>
    <w:rsid w:val="00FD6FEE"/>
    <w:rsid w:val="00FD7851"/>
    <w:rsid w:val="00FD7BEE"/>
    <w:rsid w:val="00FD7C28"/>
    <w:rsid w:val="00FE16E2"/>
    <w:rsid w:val="00FE1B16"/>
    <w:rsid w:val="00FE1E56"/>
    <w:rsid w:val="00FE298E"/>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tabs>
        <w:tab w:val="clear" w:pos="2466"/>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character" w:customStyle="1" w:styleId="Heading2Char">
    <w:name w:val="Heading 2 Char"/>
    <w:aliases w:val="H2 Char,Head2A Char,2 Char,h2 Char"/>
    <w:link w:val="Heading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E6DA5-533D-46A4-B53C-D9E084C7B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43</cp:revision>
  <cp:lastPrinted>2007-12-21T04:58:00Z</cp:lastPrinted>
  <dcterms:created xsi:type="dcterms:W3CDTF">2017-08-10T23:14:00Z</dcterms:created>
  <dcterms:modified xsi:type="dcterms:W3CDTF">2017-09-28T05:43:00Z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